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14C9A" w14:textId="77777777" w:rsidR="0016531F" w:rsidRPr="00ED0EA5" w:rsidRDefault="0016531F" w:rsidP="002A76AD">
      <w:pPr>
        <w:pStyle w:val="Inhopg2"/>
      </w:pPr>
    </w:p>
    <w:tbl>
      <w:tblPr>
        <w:tblW w:w="0" w:type="auto"/>
        <w:tblInd w:w="-1123" w:type="dxa"/>
        <w:tblLayout w:type="fixed"/>
        <w:tblCellMar>
          <w:left w:w="0" w:type="dxa"/>
          <w:right w:w="0" w:type="dxa"/>
        </w:tblCellMar>
        <w:tblLook w:val="0000" w:firstRow="0" w:lastRow="0" w:firstColumn="0" w:lastColumn="0" w:noHBand="0" w:noVBand="0"/>
      </w:tblPr>
      <w:tblGrid>
        <w:gridCol w:w="624"/>
        <w:gridCol w:w="5954"/>
      </w:tblGrid>
      <w:tr w:rsidR="0016531F" w:rsidRPr="00ED0EA5" w14:paraId="45814CA4" w14:textId="77777777">
        <w:trPr>
          <w:cantSplit/>
          <w:trHeight w:hRule="exact" w:val="2438"/>
        </w:trPr>
        <w:tc>
          <w:tcPr>
            <w:tcW w:w="624" w:type="dxa"/>
          </w:tcPr>
          <w:p w14:paraId="45814C9B" w14:textId="77777777" w:rsidR="0016531F" w:rsidRPr="00ED0EA5" w:rsidRDefault="0016531F">
            <w:pPr>
              <w:pStyle w:val="Adresregel"/>
            </w:pPr>
            <w:bookmarkStart w:id="0" w:name="blwsubtitel" w:colFirst="1" w:colLast="1"/>
          </w:p>
        </w:tc>
        <w:tc>
          <w:tcPr>
            <w:tcW w:w="5954" w:type="dxa"/>
            <w:tcBorders>
              <w:bottom w:val="nil"/>
            </w:tcBorders>
            <w:vAlign w:val="center"/>
          </w:tcPr>
          <w:p w14:paraId="45814C9C" w14:textId="606B560A" w:rsidR="008504B4" w:rsidRPr="00ED0EA5" w:rsidRDefault="007070BA" w:rsidP="008504B4">
            <w:pPr>
              <w:pStyle w:val="stlSubTitel"/>
              <w:rPr>
                <w:rStyle w:val="stlRapportTitel"/>
                <w:sz w:val="24"/>
                <w:szCs w:val="24"/>
              </w:rPr>
            </w:pPr>
            <w:r w:rsidRPr="00ED0EA5">
              <w:drawing>
                <wp:inline distT="0" distB="0" distL="0" distR="0" wp14:anchorId="10D0984D" wp14:editId="2D6F6D35">
                  <wp:extent cx="2171700" cy="1403350"/>
                  <wp:effectExtent l="0" t="0" r="0" b="0"/>
                  <wp:docPr id="7" name="Afbeelding 3"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PRR000 100% F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71700" cy="1403350"/>
                          </a:xfrm>
                          <a:prstGeom prst="rect">
                            <a:avLst/>
                          </a:prstGeom>
                          <a:noFill/>
                          <a:ln>
                            <a:noFill/>
                          </a:ln>
                        </pic:spPr>
                      </pic:pic>
                    </a:graphicData>
                  </a:graphic>
                </wp:inline>
              </w:drawing>
            </w:r>
          </w:p>
          <w:p w14:paraId="45814C9E" w14:textId="77777777" w:rsidR="008504B4" w:rsidRPr="00ED0EA5" w:rsidRDefault="008504B4" w:rsidP="008504B4">
            <w:pPr>
              <w:pStyle w:val="stlSubTitel"/>
            </w:pPr>
          </w:p>
          <w:p w14:paraId="45814C9F" w14:textId="77777777" w:rsidR="008504B4" w:rsidRPr="00ED0EA5" w:rsidRDefault="008504B4" w:rsidP="008504B4">
            <w:pPr>
              <w:pStyle w:val="stlSubTitel"/>
            </w:pPr>
          </w:p>
          <w:p w14:paraId="7FDAD180" w14:textId="77777777" w:rsidR="007070BA" w:rsidRPr="00ED0EA5" w:rsidRDefault="007070BA" w:rsidP="007070BA">
            <w:pPr>
              <w:tabs>
                <w:tab w:val="left" w:pos="5103"/>
              </w:tabs>
              <w:suppressAutoHyphens/>
              <w:spacing w:after="120"/>
              <w:ind w:right="1133"/>
              <w:rPr>
                <w:rFonts w:cs="Arial"/>
                <w:b/>
                <w:bCs/>
                <w:sz w:val="32"/>
                <w:szCs w:val="32"/>
              </w:rPr>
            </w:pPr>
            <w:r w:rsidRPr="00ED0EA5">
              <w:rPr>
                <w:rFonts w:cs="Arial"/>
                <w:b/>
                <w:bCs/>
                <w:sz w:val="24"/>
                <w:szCs w:val="24"/>
              </w:rPr>
              <w:t>TN109672  Landelijk – Meten relatieve spoorgeometrie en bovenleiding</w:t>
            </w:r>
          </w:p>
          <w:p w14:paraId="08A41BB5" w14:textId="77777777" w:rsidR="007070BA" w:rsidRPr="00ED0EA5" w:rsidRDefault="007070BA" w:rsidP="007070BA">
            <w:pPr>
              <w:tabs>
                <w:tab w:val="left" w:pos="5103"/>
              </w:tabs>
              <w:suppressAutoHyphens/>
              <w:spacing w:after="120"/>
              <w:ind w:right="1133"/>
              <w:rPr>
                <w:rFonts w:cs="Arial"/>
                <w:b/>
                <w:bCs/>
                <w:sz w:val="32"/>
                <w:szCs w:val="32"/>
              </w:rPr>
            </w:pPr>
          </w:p>
          <w:p w14:paraId="1AC79A24" w14:textId="77777777" w:rsidR="007070BA" w:rsidRPr="00ED0EA5" w:rsidRDefault="007070BA" w:rsidP="007070BA">
            <w:pPr>
              <w:tabs>
                <w:tab w:val="left" w:pos="5103"/>
              </w:tabs>
              <w:suppressAutoHyphens/>
              <w:spacing w:after="120"/>
              <w:ind w:right="1133"/>
              <w:rPr>
                <w:rFonts w:cs="Arial"/>
                <w:b/>
                <w:bCs/>
                <w:sz w:val="28"/>
                <w:szCs w:val="28"/>
              </w:rPr>
            </w:pPr>
            <w:r w:rsidRPr="00ED0EA5">
              <w:rPr>
                <w:rFonts w:cs="Arial"/>
                <w:b/>
                <w:bCs/>
                <w:sz w:val="28"/>
                <w:szCs w:val="28"/>
              </w:rPr>
              <w:t>Annex 4 Specificatie meetdataset - Baanbeeld</w:t>
            </w:r>
          </w:p>
          <w:p w14:paraId="76711112" w14:textId="77777777" w:rsidR="007070BA" w:rsidRPr="00ED0EA5" w:rsidRDefault="007070BA" w:rsidP="007070BA">
            <w:pPr>
              <w:tabs>
                <w:tab w:val="left" w:pos="5103"/>
              </w:tabs>
              <w:suppressAutoHyphens/>
              <w:spacing w:after="120"/>
              <w:ind w:left="709" w:right="1133"/>
              <w:rPr>
                <w:rFonts w:cs="Arial"/>
                <w:b/>
                <w:bCs/>
                <w:sz w:val="28"/>
                <w:szCs w:val="28"/>
              </w:rPr>
            </w:pPr>
          </w:p>
          <w:p w14:paraId="6AA8D001" w14:textId="77777777" w:rsidR="007070BA" w:rsidRPr="00ED0EA5" w:rsidRDefault="007070BA" w:rsidP="007070BA">
            <w:r w:rsidRPr="00ED0EA5">
              <w:rPr>
                <w:rFonts w:cs="Arial"/>
                <w:b/>
                <w:bCs/>
                <w:sz w:val="22"/>
                <w:szCs w:val="22"/>
              </w:rPr>
              <w:t>Versie 6.0</w:t>
            </w:r>
          </w:p>
          <w:p w14:paraId="45814CA3" w14:textId="77777777" w:rsidR="0016531F" w:rsidRPr="00ED0EA5" w:rsidRDefault="0016531F" w:rsidP="007070BA">
            <w:pPr>
              <w:pStyle w:val="stlSubTitel"/>
            </w:pPr>
          </w:p>
        </w:tc>
      </w:tr>
      <w:bookmarkEnd w:id="0"/>
    </w:tbl>
    <w:p w14:paraId="45814CA5" w14:textId="77777777" w:rsidR="0016531F" w:rsidRPr="00ED0EA5" w:rsidRDefault="0016531F"/>
    <w:p w14:paraId="45814CA6" w14:textId="77777777" w:rsidR="0016531F" w:rsidRPr="00ED0EA5" w:rsidRDefault="0016531F"/>
    <w:p w14:paraId="60061988" w14:textId="2F37110A" w:rsidR="007070BA" w:rsidRPr="00ED0EA5" w:rsidRDefault="007070BA" w:rsidP="007070BA">
      <w:pPr>
        <w:tabs>
          <w:tab w:val="left" w:pos="5103"/>
        </w:tabs>
        <w:suppressAutoHyphens/>
        <w:spacing w:after="120"/>
        <w:ind w:right="1133"/>
        <w:rPr>
          <w:rFonts w:cs="Arial"/>
          <w:b/>
          <w:bCs/>
          <w:sz w:val="32"/>
          <w:szCs w:val="32"/>
        </w:rPr>
      </w:pPr>
      <w:r w:rsidRPr="00ED0EA5">
        <w:rPr>
          <w:rFonts w:cs="Arial"/>
          <w:b/>
          <w:bCs/>
          <w:sz w:val="24"/>
          <w:szCs w:val="24"/>
        </w:rPr>
        <w:t xml:space="preserve">TN109672  Landelijk – Meten </w:t>
      </w:r>
      <w:r w:rsidR="00FE3D20" w:rsidRPr="00ED0EA5">
        <w:rPr>
          <w:rFonts w:cs="Arial"/>
          <w:b/>
          <w:bCs/>
          <w:sz w:val="24"/>
          <w:szCs w:val="24"/>
        </w:rPr>
        <w:t>kwaliteit Baan en Bovenleiding</w:t>
      </w:r>
    </w:p>
    <w:p w14:paraId="650E6154" w14:textId="77777777" w:rsidR="007070BA" w:rsidRPr="00ED0EA5" w:rsidRDefault="007070BA" w:rsidP="007070BA">
      <w:pPr>
        <w:tabs>
          <w:tab w:val="left" w:pos="5103"/>
        </w:tabs>
        <w:suppressAutoHyphens/>
        <w:spacing w:after="120"/>
        <w:ind w:right="1133"/>
        <w:rPr>
          <w:rFonts w:cs="Arial"/>
          <w:b/>
          <w:bCs/>
          <w:sz w:val="32"/>
          <w:szCs w:val="32"/>
        </w:rPr>
      </w:pPr>
    </w:p>
    <w:p w14:paraId="73B8B512" w14:textId="6FA73328" w:rsidR="007070BA" w:rsidRPr="00ED0EA5" w:rsidRDefault="007070BA" w:rsidP="007070BA">
      <w:pPr>
        <w:tabs>
          <w:tab w:val="left" w:pos="5103"/>
        </w:tabs>
        <w:suppressAutoHyphens/>
        <w:spacing w:after="120"/>
        <w:ind w:right="1133"/>
        <w:rPr>
          <w:rFonts w:cs="Arial"/>
          <w:b/>
          <w:bCs/>
          <w:sz w:val="28"/>
          <w:szCs w:val="28"/>
        </w:rPr>
      </w:pPr>
      <w:r w:rsidRPr="00ED0EA5">
        <w:rPr>
          <w:rFonts w:cs="Arial"/>
          <w:b/>
          <w:bCs/>
          <w:sz w:val="28"/>
          <w:szCs w:val="28"/>
        </w:rPr>
        <w:t xml:space="preserve">Annex 4 Specificatie </w:t>
      </w:r>
      <w:r w:rsidR="009E2391" w:rsidRPr="00ED0EA5">
        <w:rPr>
          <w:rFonts w:cs="Arial"/>
          <w:b/>
          <w:bCs/>
          <w:sz w:val="28"/>
          <w:szCs w:val="28"/>
        </w:rPr>
        <w:t>levering</w:t>
      </w:r>
      <w:r w:rsidRPr="00ED0EA5">
        <w:rPr>
          <w:rFonts w:cs="Arial"/>
          <w:b/>
          <w:bCs/>
          <w:sz w:val="28"/>
          <w:szCs w:val="28"/>
        </w:rPr>
        <w:t xml:space="preserve"> </w:t>
      </w:r>
      <w:r w:rsidR="00FE3D20" w:rsidRPr="00ED0EA5">
        <w:rPr>
          <w:rFonts w:cs="Arial"/>
          <w:b/>
          <w:bCs/>
          <w:sz w:val="28"/>
          <w:szCs w:val="28"/>
        </w:rPr>
        <w:t>–</w:t>
      </w:r>
      <w:r w:rsidRPr="00ED0EA5">
        <w:rPr>
          <w:rFonts w:cs="Arial"/>
          <w:b/>
          <w:bCs/>
          <w:sz w:val="28"/>
          <w:szCs w:val="28"/>
        </w:rPr>
        <w:t xml:space="preserve"> Bovenleidingsbeeld</w:t>
      </w:r>
      <w:r w:rsidR="00FE3D20" w:rsidRPr="00ED0EA5">
        <w:rPr>
          <w:rFonts w:cs="Arial"/>
          <w:b/>
          <w:bCs/>
          <w:sz w:val="28"/>
          <w:szCs w:val="28"/>
        </w:rPr>
        <w:t xml:space="preserve"> </w:t>
      </w:r>
    </w:p>
    <w:p w14:paraId="1007606A" w14:textId="77777777" w:rsidR="007070BA" w:rsidRPr="00ED0EA5" w:rsidRDefault="007070BA" w:rsidP="007070BA">
      <w:pPr>
        <w:tabs>
          <w:tab w:val="left" w:pos="5103"/>
        </w:tabs>
        <w:suppressAutoHyphens/>
        <w:spacing w:after="120"/>
        <w:ind w:left="709" w:right="1133"/>
        <w:rPr>
          <w:rFonts w:cs="Arial"/>
          <w:b/>
          <w:bCs/>
          <w:sz w:val="28"/>
          <w:szCs w:val="28"/>
        </w:rPr>
      </w:pPr>
    </w:p>
    <w:p w14:paraId="060A7324" w14:textId="668A0691" w:rsidR="007070BA" w:rsidRPr="00ED0EA5" w:rsidRDefault="007070BA" w:rsidP="007070BA">
      <w:r w:rsidRPr="00ED0EA5">
        <w:rPr>
          <w:rFonts w:cs="Arial"/>
          <w:b/>
          <w:bCs/>
          <w:sz w:val="22"/>
          <w:szCs w:val="22"/>
        </w:rPr>
        <w:t xml:space="preserve">Versie </w:t>
      </w:r>
      <w:r w:rsidR="00F337A8">
        <w:rPr>
          <w:rFonts w:cs="Arial"/>
          <w:b/>
          <w:bCs/>
          <w:sz w:val="22"/>
          <w:szCs w:val="22"/>
        </w:rPr>
        <w:t>8</w:t>
      </w:r>
      <w:r w:rsidRPr="00ED0EA5">
        <w:rPr>
          <w:rFonts w:cs="Arial"/>
          <w:b/>
          <w:bCs/>
          <w:sz w:val="22"/>
          <w:szCs w:val="22"/>
        </w:rPr>
        <w:t>.</w:t>
      </w:r>
      <w:r w:rsidR="00633993">
        <w:rPr>
          <w:rFonts w:cs="Arial"/>
          <w:b/>
          <w:bCs/>
          <w:sz w:val="22"/>
          <w:szCs w:val="22"/>
        </w:rPr>
        <w:t>1</w:t>
      </w:r>
    </w:p>
    <w:p w14:paraId="45814CB2" w14:textId="77777777" w:rsidR="0016531F" w:rsidRPr="00ED0EA5" w:rsidRDefault="0016531F"/>
    <w:p w14:paraId="45814CB3" w14:textId="77777777" w:rsidR="0016531F" w:rsidRPr="00ED0EA5" w:rsidRDefault="0016531F"/>
    <w:p w14:paraId="45814CB4" w14:textId="77777777" w:rsidR="0016531F" w:rsidRPr="00ED0EA5" w:rsidRDefault="0016531F"/>
    <w:p w14:paraId="45814CB5" w14:textId="77777777" w:rsidR="0016531F" w:rsidRPr="00ED0EA5" w:rsidRDefault="0016531F"/>
    <w:p w14:paraId="45814CB6" w14:textId="77777777" w:rsidR="0016531F" w:rsidRPr="00ED0EA5" w:rsidRDefault="0016531F"/>
    <w:p w14:paraId="45814CB7" w14:textId="77777777" w:rsidR="0016531F" w:rsidRPr="00ED0EA5" w:rsidRDefault="0016531F"/>
    <w:p w14:paraId="45814CB8" w14:textId="77777777" w:rsidR="0016531F" w:rsidRPr="00ED0EA5" w:rsidRDefault="0016531F"/>
    <w:p w14:paraId="45814CB9" w14:textId="77777777" w:rsidR="0016531F" w:rsidRPr="00ED0EA5" w:rsidRDefault="0016531F"/>
    <w:p w14:paraId="45814CBA" w14:textId="77777777" w:rsidR="0016531F" w:rsidRPr="00ED0EA5" w:rsidRDefault="0016531F"/>
    <w:p w14:paraId="45814CBB" w14:textId="77777777" w:rsidR="0016531F" w:rsidRPr="00ED0EA5" w:rsidRDefault="0016531F"/>
    <w:p w14:paraId="45814CBC" w14:textId="77777777" w:rsidR="0016531F" w:rsidRPr="00ED0EA5" w:rsidRDefault="0016531F"/>
    <w:p w14:paraId="03D3396A" w14:textId="77777777" w:rsidR="007070BA" w:rsidRPr="00ED0EA5" w:rsidRDefault="007070BA"/>
    <w:p w14:paraId="2CADAB10" w14:textId="77777777" w:rsidR="007070BA" w:rsidRPr="00ED0EA5" w:rsidRDefault="007070BA"/>
    <w:p w14:paraId="45814CBD" w14:textId="77777777" w:rsidR="0016531F" w:rsidRPr="00ED0EA5" w:rsidRDefault="0016531F"/>
    <w:p w14:paraId="45814CBE" w14:textId="77777777" w:rsidR="0016531F" w:rsidRPr="00ED0EA5" w:rsidRDefault="0016531F"/>
    <w:p w14:paraId="45814CBF" w14:textId="77777777" w:rsidR="0016531F" w:rsidRPr="00ED0EA5" w:rsidRDefault="0016531F" w:rsidP="00542204">
      <w:pPr>
        <w:pStyle w:val="Rubricering"/>
      </w:pPr>
      <w:bookmarkStart w:id="1" w:name="blwclassificatie"/>
      <w:bookmarkEnd w:id="1"/>
    </w:p>
    <w:p w14:paraId="45814CC0" w14:textId="77777777" w:rsidR="0016531F" w:rsidRPr="00ED0EA5" w:rsidRDefault="0016531F"/>
    <w:p w14:paraId="45814CE0" w14:textId="77777777" w:rsidR="0016531F" w:rsidRPr="00ED0EA5" w:rsidRDefault="0016531F">
      <w:pPr>
        <w:sectPr w:rsidR="0016531F" w:rsidRPr="00ED0EA5" w:rsidSect="00FE3D20">
          <w:headerReference w:type="default" r:id="rId14"/>
          <w:footerReference w:type="default" r:id="rId15"/>
          <w:footerReference w:type="first" r:id="rId16"/>
          <w:pgSz w:w="11906" w:h="16838" w:code="9"/>
          <w:pgMar w:top="2552" w:right="868" w:bottom="1400" w:left="1843" w:header="1520" w:footer="601" w:gutter="0"/>
          <w:cols w:space="720"/>
          <w:docGrid w:linePitch="272"/>
        </w:sectPr>
      </w:pPr>
    </w:p>
    <w:p w14:paraId="7C627BB1" w14:textId="6930205F" w:rsidR="00FE3D20" w:rsidRPr="00ED0EA5" w:rsidRDefault="00FE3D20" w:rsidP="00FE3D20">
      <w:pPr>
        <w:pStyle w:val="Kop1"/>
        <w:numPr>
          <w:ilvl w:val="0"/>
          <w:numId w:val="0"/>
        </w:numPr>
        <w:rPr>
          <w:sz w:val="24"/>
          <w:szCs w:val="24"/>
        </w:rPr>
      </w:pPr>
      <w:bookmarkStart w:id="4" w:name="_Toc465682793"/>
      <w:bookmarkStart w:id="5" w:name="_Toc474760001"/>
      <w:bookmarkStart w:id="6" w:name="_Toc465682794"/>
      <w:bookmarkStart w:id="7" w:name="_Toc474760815"/>
      <w:bookmarkStart w:id="8" w:name="_Toc277265200"/>
      <w:r w:rsidRPr="00ED0EA5">
        <w:rPr>
          <w:sz w:val="24"/>
          <w:szCs w:val="24"/>
        </w:rPr>
        <w:lastRenderedPageBreak/>
        <w:t>Versie</w:t>
      </w:r>
    </w:p>
    <w:tbl>
      <w:tblPr>
        <w:tblW w:w="8460" w:type="dxa"/>
        <w:tblLayout w:type="fixed"/>
        <w:tblCellMar>
          <w:left w:w="0" w:type="dxa"/>
          <w:right w:w="0" w:type="dxa"/>
        </w:tblCellMar>
        <w:tblLook w:val="0000" w:firstRow="0" w:lastRow="0" w:firstColumn="0" w:lastColumn="0" w:noHBand="0" w:noVBand="0"/>
      </w:tblPr>
      <w:tblGrid>
        <w:gridCol w:w="476"/>
        <w:gridCol w:w="284"/>
        <w:gridCol w:w="941"/>
        <w:gridCol w:w="191"/>
        <w:gridCol w:w="284"/>
        <w:gridCol w:w="2936"/>
        <w:gridCol w:w="456"/>
        <w:gridCol w:w="1446"/>
        <w:gridCol w:w="284"/>
        <w:gridCol w:w="1162"/>
      </w:tblGrid>
      <w:tr w:rsidR="00FE3D20" w:rsidRPr="00ED0EA5" w14:paraId="654496CF" w14:textId="77777777" w:rsidTr="001D2A05">
        <w:trPr>
          <w:cantSplit/>
        </w:trPr>
        <w:tc>
          <w:tcPr>
            <w:tcW w:w="476" w:type="dxa"/>
          </w:tcPr>
          <w:p w14:paraId="5DD3554C" w14:textId="77777777" w:rsidR="00FE3D20" w:rsidRPr="00ED0EA5" w:rsidRDefault="00FE3D20" w:rsidP="001D2A05">
            <w:pPr>
              <w:pStyle w:val="Tabelrij"/>
            </w:pPr>
            <w:r w:rsidRPr="00ED0EA5">
              <w:t>Versie</w:t>
            </w:r>
          </w:p>
        </w:tc>
        <w:tc>
          <w:tcPr>
            <w:tcW w:w="284" w:type="dxa"/>
          </w:tcPr>
          <w:p w14:paraId="0F7C3B73" w14:textId="77777777" w:rsidR="00FE3D20" w:rsidRPr="00ED0EA5" w:rsidRDefault="00FE3D20" w:rsidP="001D2A05">
            <w:pPr>
              <w:pStyle w:val="Tabelrij"/>
            </w:pPr>
          </w:p>
        </w:tc>
        <w:tc>
          <w:tcPr>
            <w:tcW w:w="941" w:type="dxa"/>
          </w:tcPr>
          <w:p w14:paraId="2C016167" w14:textId="77777777" w:rsidR="00FE3D20" w:rsidRPr="00ED0EA5" w:rsidRDefault="00FE3D20" w:rsidP="001D2A05">
            <w:pPr>
              <w:pStyle w:val="Tabelrij"/>
            </w:pPr>
            <w:r w:rsidRPr="00ED0EA5">
              <w:t>Datum</w:t>
            </w:r>
          </w:p>
        </w:tc>
        <w:tc>
          <w:tcPr>
            <w:tcW w:w="191" w:type="dxa"/>
          </w:tcPr>
          <w:p w14:paraId="4C026FDA" w14:textId="77777777" w:rsidR="00FE3D20" w:rsidRPr="00ED0EA5" w:rsidRDefault="00FE3D20" w:rsidP="001D2A05">
            <w:pPr>
              <w:pStyle w:val="Tabelrij"/>
            </w:pPr>
          </w:p>
        </w:tc>
        <w:tc>
          <w:tcPr>
            <w:tcW w:w="284" w:type="dxa"/>
          </w:tcPr>
          <w:p w14:paraId="1489EA52" w14:textId="77777777" w:rsidR="00FE3D20" w:rsidRPr="00ED0EA5" w:rsidRDefault="00FE3D20" w:rsidP="001D2A05">
            <w:pPr>
              <w:pStyle w:val="Tabelrij"/>
            </w:pPr>
          </w:p>
        </w:tc>
        <w:tc>
          <w:tcPr>
            <w:tcW w:w="2936" w:type="dxa"/>
          </w:tcPr>
          <w:p w14:paraId="09EF0364" w14:textId="77777777" w:rsidR="00FE3D20" w:rsidRPr="00ED0EA5" w:rsidRDefault="00FE3D20" w:rsidP="001D2A05">
            <w:pPr>
              <w:pStyle w:val="Tabelrij"/>
            </w:pPr>
            <w:r w:rsidRPr="00ED0EA5">
              <w:t>Wijziging</w:t>
            </w:r>
          </w:p>
        </w:tc>
        <w:tc>
          <w:tcPr>
            <w:tcW w:w="456" w:type="dxa"/>
          </w:tcPr>
          <w:p w14:paraId="3161BE43" w14:textId="77777777" w:rsidR="00FE3D20" w:rsidRPr="00ED0EA5" w:rsidRDefault="00FE3D20" w:rsidP="001D2A05">
            <w:pPr>
              <w:pStyle w:val="Tabelrij"/>
            </w:pPr>
          </w:p>
        </w:tc>
        <w:tc>
          <w:tcPr>
            <w:tcW w:w="1446" w:type="dxa"/>
          </w:tcPr>
          <w:p w14:paraId="0DCCED41" w14:textId="77777777" w:rsidR="00FE3D20" w:rsidRPr="00ED0EA5" w:rsidRDefault="00FE3D20" w:rsidP="001D2A05">
            <w:pPr>
              <w:pStyle w:val="Tabelrij"/>
            </w:pPr>
            <w:r w:rsidRPr="00ED0EA5">
              <w:t>Gewijzigd door</w:t>
            </w:r>
          </w:p>
        </w:tc>
        <w:tc>
          <w:tcPr>
            <w:tcW w:w="284" w:type="dxa"/>
          </w:tcPr>
          <w:p w14:paraId="09B69316" w14:textId="77777777" w:rsidR="00FE3D20" w:rsidRPr="00ED0EA5" w:rsidRDefault="00FE3D20" w:rsidP="001D2A05">
            <w:pPr>
              <w:pStyle w:val="Tabelrij"/>
            </w:pPr>
          </w:p>
        </w:tc>
        <w:tc>
          <w:tcPr>
            <w:tcW w:w="1162" w:type="dxa"/>
          </w:tcPr>
          <w:p w14:paraId="3C355682" w14:textId="77777777" w:rsidR="00FE3D20" w:rsidRPr="00ED0EA5" w:rsidRDefault="00FE3D20" w:rsidP="001D2A05">
            <w:pPr>
              <w:pStyle w:val="Tabelrij"/>
            </w:pPr>
            <w:r w:rsidRPr="00ED0EA5">
              <w:t>Paraaf</w:t>
            </w:r>
          </w:p>
        </w:tc>
      </w:tr>
      <w:tr w:rsidR="00FE3D20" w:rsidRPr="00ED0EA5" w14:paraId="1B35A9AC" w14:textId="77777777" w:rsidTr="001D2A05">
        <w:trPr>
          <w:cantSplit/>
        </w:trPr>
        <w:tc>
          <w:tcPr>
            <w:tcW w:w="476" w:type="dxa"/>
            <w:tcBorders>
              <w:top w:val="single" w:sz="4" w:space="0" w:color="auto"/>
              <w:bottom w:val="single" w:sz="4" w:space="0" w:color="auto"/>
            </w:tcBorders>
          </w:tcPr>
          <w:p w14:paraId="135A7E62" w14:textId="77777777" w:rsidR="00FE3D20" w:rsidRPr="00ED0EA5" w:rsidRDefault="00FE3D20" w:rsidP="001D2A05">
            <w:pPr>
              <w:pStyle w:val="Tabelrij"/>
            </w:pPr>
          </w:p>
        </w:tc>
        <w:tc>
          <w:tcPr>
            <w:tcW w:w="284" w:type="dxa"/>
          </w:tcPr>
          <w:p w14:paraId="11AF40C2" w14:textId="77777777" w:rsidR="00FE3D20" w:rsidRPr="00ED0EA5" w:rsidRDefault="00FE3D20" w:rsidP="001D2A05">
            <w:pPr>
              <w:pStyle w:val="Tabelrij"/>
            </w:pPr>
          </w:p>
        </w:tc>
        <w:tc>
          <w:tcPr>
            <w:tcW w:w="941" w:type="dxa"/>
            <w:tcBorders>
              <w:top w:val="single" w:sz="4" w:space="0" w:color="auto"/>
              <w:bottom w:val="single" w:sz="4" w:space="0" w:color="auto"/>
            </w:tcBorders>
          </w:tcPr>
          <w:p w14:paraId="0B540D13" w14:textId="319B5B85" w:rsidR="00FE3D20" w:rsidRPr="00ED0EA5" w:rsidRDefault="00D71708" w:rsidP="001D2A05">
            <w:pPr>
              <w:pStyle w:val="Tabelrij"/>
            </w:pPr>
            <w:r>
              <w:t>16-7-2019</w:t>
            </w:r>
          </w:p>
        </w:tc>
        <w:tc>
          <w:tcPr>
            <w:tcW w:w="191" w:type="dxa"/>
          </w:tcPr>
          <w:p w14:paraId="32864707" w14:textId="77777777" w:rsidR="00FE3D20" w:rsidRPr="00ED0EA5" w:rsidRDefault="00FE3D20" w:rsidP="001D2A05">
            <w:pPr>
              <w:pStyle w:val="Tabelrij"/>
            </w:pPr>
          </w:p>
        </w:tc>
        <w:tc>
          <w:tcPr>
            <w:tcW w:w="284" w:type="dxa"/>
          </w:tcPr>
          <w:p w14:paraId="645FA910" w14:textId="77777777" w:rsidR="00FE3D20" w:rsidRPr="00ED0EA5" w:rsidRDefault="00FE3D20" w:rsidP="001D2A05">
            <w:pPr>
              <w:pStyle w:val="Tabelrij"/>
            </w:pPr>
          </w:p>
        </w:tc>
        <w:tc>
          <w:tcPr>
            <w:tcW w:w="2936" w:type="dxa"/>
            <w:tcBorders>
              <w:top w:val="single" w:sz="4" w:space="0" w:color="auto"/>
              <w:bottom w:val="single" w:sz="4" w:space="0" w:color="auto"/>
            </w:tcBorders>
          </w:tcPr>
          <w:p w14:paraId="44E5BCA1" w14:textId="661CEA1E" w:rsidR="00FE3D20" w:rsidRPr="00ED0EA5" w:rsidRDefault="00D71708" w:rsidP="001D2A05">
            <w:pPr>
              <w:pStyle w:val="Tabelrij"/>
            </w:pPr>
            <w:r>
              <w:t>RFC#79</w:t>
            </w:r>
            <w:r w:rsidR="00481BE8">
              <w:t xml:space="preserve"> introductie 9997</w:t>
            </w:r>
          </w:p>
        </w:tc>
        <w:tc>
          <w:tcPr>
            <w:tcW w:w="456" w:type="dxa"/>
          </w:tcPr>
          <w:p w14:paraId="3C8242F5" w14:textId="77777777" w:rsidR="00FE3D20" w:rsidRPr="00ED0EA5" w:rsidRDefault="00FE3D20" w:rsidP="001D2A05">
            <w:pPr>
              <w:pStyle w:val="Tabelrij"/>
            </w:pPr>
          </w:p>
        </w:tc>
        <w:tc>
          <w:tcPr>
            <w:tcW w:w="1446" w:type="dxa"/>
            <w:tcBorders>
              <w:top w:val="single" w:sz="4" w:space="0" w:color="auto"/>
              <w:bottom w:val="single" w:sz="4" w:space="0" w:color="auto"/>
            </w:tcBorders>
          </w:tcPr>
          <w:p w14:paraId="6C4F7C01" w14:textId="3E8D5BFC" w:rsidR="00FE3D20" w:rsidRPr="00ED0EA5" w:rsidRDefault="00D71708" w:rsidP="001D2A05">
            <w:pPr>
              <w:pStyle w:val="Tabelrij"/>
            </w:pPr>
            <w:r>
              <w:t>Tim Lenssen</w:t>
            </w:r>
          </w:p>
        </w:tc>
        <w:tc>
          <w:tcPr>
            <w:tcW w:w="284" w:type="dxa"/>
          </w:tcPr>
          <w:p w14:paraId="40552BBF" w14:textId="77777777" w:rsidR="00FE3D20" w:rsidRPr="00ED0EA5" w:rsidRDefault="00FE3D20" w:rsidP="001D2A05">
            <w:pPr>
              <w:pStyle w:val="Tabelrij"/>
            </w:pPr>
          </w:p>
        </w:tc>
        <w:tc>
          <w:tcPr>
            <w:tcW w:w="1162" w:type="dxa"/>
            <w:tcBorders>
              <w:top w:val="single" w:sz="4" w:space="0" w:color="auto"/>
              <w:bottom w:val="single" w:sz="4" w:space="0" w:color="auto"/>
            </w:tcBorders>
          </w:tcPr>
          <w:p w14:paraId="1E7C221E" w14:textId="77777777" w:rsidR="00FE3D20" w:rsidRPr="00ED0EA5" w:rsidRDefault="00FE3D20" w:rsidP="001D2A05">
            <w:pPr>
              <w:pStyle w:val="Tabelrij"/>
            </w:pPr>
          </w:p>
        </w:tc>
      </w:tr>
      <w:tr w:rsidR="00FE3D20" w:rsidRPr="00ED0EA5" w14:paraId="40063047" w14:textId="77777777" w:rsidTr="001D2A05">
        <w:trPr>
          <w:cantSplit/>
        </w:trPr>
        <w:tc>
          <w:tcPr>
            <w:tcW w:w="476" w:type="dxa"/>
            <w:tcBorders>
              <w:top w:val="single" w:sz="4" w:space="0" w:color="auto"/>
              <w:bottom w:val="single" w:sz="4" w:space="0" w:color="auto"/>
            </w:tcBorders>
          </w:tcPr>
          <w:p w14:paraId="74BAFDFA" w14:textId="77777777" w:rsidR="00FE3D20" w:rsidRPr="00ED0EA5" w:rsidRDefault="00FE3D20" w:rsidP="001D2A05">
            <w:pPr>
              <w:pStyle w:val="Tabelrij"/>
            </w:pPr>
          </w:p>
        </w:tc>
        <w:tc>
          <w:tcPr>
            <w:tcW w:w="284" w:type="dxa"/>
          </w:tcPr>
          <w:p w14:paraId="44AE5F80" w14:textId="77777777" w:rsidR="00FE3D20" w:rsidRPr="00ED0EA5" w:rsidRDefault="00FE3D20" w:rsidP="001D2A05">
            <w:pPr>
              <w:pStyle w:val="Tabelrij"/>
            </w:pPr>
          </w:p>
        </w:tc>
        <w:tc>
          <w:tcPr>
            <w:tcW w:w="941" w:type="dxa"/>
            <w:tcBorders>
              <w:top w:val="single" w:sz="4" w:space="0" w:color="auto"/>
              <w:bottom w:val="single" w:sz="4" w:space="0" w:color="auto"/>
            </w:tcBorders>
          </w:tcPr>
          <w:p w14:paraId="709278C1" w14:textId="21B037AD" w:rsidR="00FE3D20" w:rsidRPr="00ED0EA5" w:rsidRDefault="00481BE8" w:rsidP="001D2A05">
            <w:pPr>
              <w:pStyle w:val="Tabelrij"/>
            </w:pPr>
            <w:r>
              <w:t>16-7-2019</w:t>
            </w:r>
          </w:p>
        </w:tc>
        <w:tc>
          <w:tcPr>
            <w:tcW w:w="191" w:type="dxa"/>
          </w:tcPr>
          <w:p w14:paraId="3E2F7A5A" w14:textId="77777777" w:rsidR="00FE3D20" w:rsidRPr="00ED0EA5" w:rsidRDefault="00FE3D20" w:rsidP="001D2A05">
            <w:pPr>
              <w:pStyle w:val="Tabelrij"/>
            </w:pPr>
          </w:p>
        </w:tc>
        <w:tc>
          <w:tcPr>
            <w:tcW w:w="284" w:type="dxa"/>
          </w:tcPr>
          <w:p w14:paraId="3E759A4C" w14:textId="77777777" w:rsidR="00FE3D20" w:rsidRPr="00ED0EA5" w:rsidRDefault="00FE3D20" w:rsidP="001D2A05">
            <w:pPr>
              <w:pStyle w:val="Tabelrij"/>
            </w:pPr>
          </w:p>
        </w:tc>
        <w:tc>
          <w:tcPr>
            <w:tcW w:w="2936" w:type="dxa"/>
            <w:tcBorders>
              <w:top w:val="single" w:sz="4" w:space="0" w:color="auto"/>
              <w:bottom w:val="single" w:sz="4" w:space="0" w:color="auto"/>
            </w:tcBorders>
          </w:tcPr>
          <w:p w14:paraId="40AD3A03" w14:textId="6DA4F98E" w:rsidR="00FE3D20" w:rsidRPr="00ED0EA5" w:rsidRDefault="00481BE8" w:rsidP="001D2A05">
            <w:pPr>
              <w:pStyle w:val="Tabelrij"/>
            </w:pPr>
            <w:r>
              <w:t>RFC#83 aanpassingen toetsing</w:t>
            </w:r>
          </w:p>
        </w:tc>
        <w:tc>
          <w:tcPr>
            <w:tcW w:w="456" w:type="dxa"/>
          </w:tcPr>
          <w:p w14:paraId="50976E37" w14:textId="77777777" w:rsidR="00FE3D20" w:rsidRPr="00ED0EA5" w:rsidRDefault="00FE3D20" w:rsidP="001D2A05">
            <w:pPr>
              <w:pStyle w:val="Tabelrij"/>
            </w:pPr>
          </w:p>
        </w:tc>
        <w:tc>
          <w:tcPr>
            <w:tcW w:w="1446" w:type="dxa"/>
            <w:tcBorders>
              <w:top w:val="single" w:sz="4" w:space="0" w:color="auto"/>
              <w:bottom w:val="single" w:sz="4" w:space="0" w:color="auto"/>
            </w:tcBorders>
          </w:tcPr>
          <w:p w14:paraId="5C6C07C0" w14:textId="41B76EB9" w:rsidR="00FE3D20" w:rsidRPr="00ED0EA5" w:rsidRDefault="00481BE8" w:rsidP="001D2A05">
            <w:pPr>
              <w:pStyle w:val="Tabelrij"/>
            </w:pPr>
            <w:r>
              <w:t>Tim Lenssen</w:t>
            </w:r>
          </w:p>
        </w:tc>
        <w:tc>
          <w:tcPr>
            <w:tcW w:w="284" w:type="dxa"/>
          </w:tcPr>
          <w:p w14:paraId="37722D70" w14:textId="77777777" w:rsidR="00FE3D20" w:rsidRPr="00ED0EA5" w:rsidRDefault="00FE3D20" w:rsidP="001D2A05">
            <w:pPr>
              <w:pStyle w:val="Tabelrij"/>
            </w:pPr>
          </w:p>
        </w:tc>
        <w:tc>
          <w:tcPr>
            <w:tcW w:w="1162" w:type="dxa"/>
            <w:tcBorders>
              <w:top w:val="single" w:sz="4" w:space="0" w:color="auto"/>
              <w:bottom w:val="single" w:sz="4" w:space="0" w:color="auto"/>
            </w:tcBorders>
          </w:tcPr>
          <w:p w14:paraId="3245EF9D" w14:textId="77777777" w:rsidR="00FE3D20" w:rsidRPr="00ED0EA5" w:rsidRDefault="00FE3D20" w:rsidP="001D2A05">
            <w:pPr>
              <w:pStyle w:val="Tabelrij"/>
            </w:pPr>
          </w:p>
        </w:tc>
      </w:tr>
      <w:tr w:rsidR="00FE3D20" w:rsidRPr="00ED0EA5" w14:paraId="3B30B37F" w14:textId="77777777" w:rsidTr="001D2A05">
        <w:trPr>
          <w:cantSplit/>
        </w:trPr>
        <w:tc>
          <w:tcPr>
            <w:tcW w:w="476" w:type="dxa"/>
            <w:tcBorders>
              <w:top w:val="single" w:sz="4" w:space="0" w:color="auto"/>
              <w:bottom w:val="single" w:sz="4" w:space="0" w:color="auto"/>
            </w:tcBorders>
          </w:tcPr>
          <w:p w14:paraId="4876F041" w14:textId="77777777" w:rsidR="00FE3D20" w:rsidRPr="00ED0EA5" w:rsidRDefault="00FE3D20" w:rsidP="001D2A05">
            <w:pPr>
              <w:pStyle w:val="Tabelrij"/>
            </w:pPr>
          </w:p>
        </w:tc>
        <w:tc>
          <w:tcPr>
            <w:tcW w:w="284" w:type="dxa"/>
          </w:tcPr>
          <w:p w14:paraId="15EBCD00" w14:textId="77777777" w:rsidR="00FE3D20" w:rsidRPr="00ED0EA5" w:rsidRDefault="00FE3D20" w:rsidP="001D2A05">
            <w:pPr>
              <w:pStyle w:val="Tabelrij"/>
            </w:pPr>
          </w:p>
        </w:tc>
        <w:tc>
          <w:tcPr>
            <w:tcW w:w="941" w:type="dxa"/>
            <w:tcBorders>
              <w:top w:val="single" w:sz="4" w:space="0" w:color="auto"/>
              <w:bottom w:val="single" w:sz="4" w:space="0" w:color="auto"/>
            </w:tcBorders>
          </w:tcPr>
          <w:p w14:paraId="1224353F" w14:textId="6A61E871" w:rsidR="00FE3D20" w:rsidRPr="00ED0EA5" w:rsidRDefault="00BE76D7" w:rsidP="001D2A05">
            <w:pPr>
              <w:pStyle w:val="Tabelrij"/>
            </w:pPr>
            <w:r>
              <w:t>22-8-2019</w:t>
            </w:r>
          </w:p>
        </w:tc>
        <w:tc>
          <w:tcPr>
            <w:tcW w:w="191" w:type="dxa"/>
          </w:tcPr>
          <w:p w14:paraId="121B66DD" w14:textId="77777777" w:rsidR="00FE3D20" w:rsidRPr="00ED0EA5" w:rsidRDefault="00FE3D20" w:rsidP="001D2A05">
            <w:pPr>
              <w:pStyle w:val="Tabelrij"/>
            </w:pPr>
          </w:p>
        </w:tc>
        <w:tc>
          <w:tcPr>
            <w:tcW w:w="284" w:type="dxa"/>
          </w:tcPr>
          <w:p w14:paraId="4045EFDF" w14:textId="77777777" w:rsidR="00FE3D20" w:rsidRPr="00ED0EA5" w:rsidRDefault="00FE3D20" w:rsidP="001D2A05">
            <w:pPr>
              <w:pStyle w:val="Tabelrij"/>
            </w:pPr>
          </w:p>
        </w:tc>
        <w:tc>
          <w:tcPr>
            <w:tcW w:w="2936" w:type="dxa"/>
            <w:tcBorders>
              <w:top w:val="single" w:sz="4" w:space="0" w:color="auto"/>
              <w:bottom w:val="single" w:sz="4" w:space="0" w:color="auto"/>
            </w:tcBorders>
          </w:tcPr>
          <w:p w14:paraId="561011B5" w14:textId="6297FDE1" w:rsidR="00FE3D20" w:rsidRPr="00ED0EA5" w:rsidRDefault="00BE76D7" w:rsidP="001D2A05">
            <w:pPr>
              <w:pStyle w:val="Tabelrij"/>
            </w:pPr>
            <w:r>
              <w:t>RFC#97 Meetrun</w:t>
            </w:r>
          </w:p>
        </w:tc>
        <w:tc>
          <w:tcPr>
            <w:tcW w:w="456" w:type="dxa"/>
          </w:tcPr>
          <w:p w14:paraId="41842279" w14:textId="77777777" w:rsidR="00FE3D20" w:rsidRPr="00ED0EA5" w:rsidRDefault="00FE3D20" w:rsidP="001D2A05">
            <w:pPr>
              <w:pStyle w:val="Tabelrij"/>
            </w:pPr>
          </w:p>
        </w:tc>
        <w:tc>
          <w:tcPr>
            <w:tcW w:w="1446" w:type="dxa"/>
            <w:tcBorders>
              <w:top w:val="single" w:sz="4" w:space="0" w:color="auto"/>
              <w:bottom w:val="single" w:sz="4" w:space="0" w:color="auto"/>
            </w:tcBorders>
          </w:tcPr>
          <w:p w14:paraId="052B4E02" w14:textId="181BACDD" w:rsidR="00FE3D20" w:rsidRPr="00ED0EA5" w:rsidRDefault="00BE76D7" w:rsidP="001D2A05">
            <w:pPr>
              <w:pStyle w:val="Tabelrij"/>
            </w:pPr>
            <w:r>
              <w:t>Erik Cornelisse</w:t>
            </w:r>
          </w:p>
        </w:tc>
        <w:tc>
          <w:tcPr>
            <w:tcW w:w="284" w:type="dxa"/>
          </w:tcPr>
          <w:p w14:paraId="695C523B" w14:textId="77777777" w:rsidR="00FE3D20" w:rsidRPr="00ED0EA5" w:rsidRDefault="00FE3D20" w:rsidP="001D2A05">
            <w:pPr>
              <w:pStyle w:val="Tabelrij"/>
            </w:pPr>
          </w:p>
        </w:tc>
        <w:tc>
          <w:tcPr>
            <w:tcW w:w="1162" w:type="dxa"/>
            <w:tcBorders>
              <w:top w:val="single" w:sz="4" w:space="0" w:color="auto"/>
              <w:bottom w:val="single" w:sz="4" w:space="0" w:color="auto"/>
            </w:tcBorders>
          </w:tcPr>
          <w:p w14:paraId="15CB816B" w14:textId="77777777" w:rsidR="00FE3D20" w:rsidRPr="00ED0EA5" w:rsidRDefault="00FE3D20" w:rsidP="001D2A05">
            <w:pPr>
              <w:pStyle w:val="Tabelrij"/>
            </w:pPr>
          </w:p>
        </w:tc>
      </w:tr>
      <w:tr w:rsidR="00FE3D20" w:rsidRPr="00ED0EA5" w14:paraId="4F4103D0" w14:textId="77777777" w:rsidTr="001D2A05">
        <w:trPr>
          <w:cantSplit/>
        </w:trPr>
        <w:tc>
          <w:tcPr>
            <w:tcW w:w="476" w:type="dxa"/>
            <w:tcBorders>
              <w:top w:val="single" w:sz="4" w:space="0" w:color="auto"/>
              <w:bottom w:val="single" w:sz="4" w:space="0" w:color="auto"/>
            </w:tcBorders>
          </w:tcPr>
          <w:p w14:paraId="5662EFDE" w14:textId="77777777" w:rsidR="00FE3D20" w:rsidRPr="00ED0EA5" w:rsidRDefault="00FE3D20" w:rsidP="001D2A05">
            <w:pPr>
              <w:pStyle w:val="Tabelrij"/>
            </w:pPr>
          </w:p>
        </w:tc>
        <w:tc>
          <w:tcPr>
            <w:tcW w:w="284" w:type="dxa"/>
          </w:tcPr>
          <w:p w14:paraId="2C990498" w14:textId="77777777" w:rsidR="00FE3D20" w:rsidRPr="00ED0EA5" w:rsidRDefault="00FE3D20" w:rsidP="001D2A05">
            <w:pPr>
              <w:pStyle w:val="Tabelrij"/>
            </w:pPr>
          </w:p>
        </w:tc>
        <w:tc>
          <w:tcPr>
            <w:tcW w:w="941" w:type="dxa"/>
            <w:tcBorders>
              <w:top w:val="single" w:sz="4" w:space="0" w:color="auto"/>
              <w:bottom w:val="single" w:sz="4" w:space="0" w:color="auto"/>
            </w:tcBorders>
          </w:tcPr>
          <w:p w14:paraId="0552191C" w14:textId="7BAAC14E" w:rsidR="00FE3D20" w:rsidRPr="00ED0EA5" w:rsidRDefault="005A6144" w:rsidP="001D2A05">
            <w:pPr>
              <w:pStyle w:val="Tabelrij"/>
            </w:pPr>
            <w:r>
              <w:t>04-11-2019</w:t>
            </w:r>
          </w:p>
        </w:tc>
        <w:tc>
          <w:tcPr>
            <w:tcW w:w="191" w:type="dxa"/>
          </w:tcPr>
          <w:p w14:paraId="3999EB23" w14:textId="77777777" w:rsidR="00FE3D20" w:rsidRPr="00ED0EA5" w:rsidRDefault="00FE3D20" w:rsidP="001D2A05">
            <w:pPr>
              <w:pStyle w:val="Tabelrij"/>
            </w:pPr>
          </w:p>
        </w:tc>
        <w:tc>
          <w:tcPr>
            <w:tcW w:w="284" w:type="dxa"/>
          </w:tcPr>
          <w:p w14:paraId="60DE7EBF" w14:textId="77777777" w:rsidR="00FE3D20" w:rsidRPr="00ED0EA5" w:rsidRDefault="00FE3D20" w:rsidP="001D2A05">
            <w:pPr>
              <w:pStyle w:val="Tabelrij"/>
            </w:pPr>
          </w:p>
        </w:tc>
        <w:tc>
          <w:tcPr>
            <w:tcW w:w="2936" w:type="dxa"/>
            <w:tcBorders>
              <w:top w:val="single" w:sz="4" w:space="0" w:color="auto"/>
              <w:bottom w:val="single" w:sz="4" w:space="0" w:color="auto"/>
            </w:tcBorders>
          </w:tcPr>
          <w:p w14:paraId="52B147D7" w14:textId="19401F33" w:rsidR="00FE3D20" w:rsidRPr="00ED0EA5" w:rsidRDefault="005A6144" w:rsidP="001D2A05">
            <w:pPr>
              <w:pStyle w:val="Tabelrij"/>
            </w:pPr>
            <w:r>
              <w:t xml:space="preserve">RFC#27 </w:t>
            </w:r>
          </w:p>
        </w:tc>
        <w:tc>
          <w:tcPr>
            <w:tcW w:w="456" w:type="dxa"/>
          </w:tcPr>
          <w:p w14:paraId="761DF6DE" w14:textId="77777777" w:rsidR="00FE3D20" w:rsidRPr="00ED0EA5" w:rsidRDefault="00FE3D20" w:rsidP="001D2A05">
            <w:pPr>
              <w:pStyle w:val="Tabelrij"/>
            </w:pPr>
          </w:p>
        </w:tc>
        <w:tc>
          <w:tcPr>
            <w:tcW w:w="1446" w:type="dxa"/>
            <w:tcBorders>
              <w:top w:val="single" w:sz="4" w:space="0" w:color="auto"/>
              <w:bottom w:val="single" w:sz="4" w:space="0" w:color="auto"/>
            </w:tcBorders>
          </w:tcPr>
          <w:p w14:paraId="769494D6" w14:textId="02C22A05" w:rsidR="00FE3D20" w:rsidRPr="00ED0EA5" w:rsidRDefault="005A6144" w:rsidP="001D2A05">
            <w:pPr>
              <w:pStyle w:val="Tabelrij"/>
            </w:pPr>
            <w:r>
              <w:t>Erik Cornelisse</w:t>
            </w:r>
          </w:p>
        </w:tc>
        <w:tc>
          <w:tcPr>
            <w:tcW w:w="284" w:type="dxa"/>
          </w:tcPr>
          <w:p w14:paraId="3D1ECF0D" w14:textId="77777777" w:rsidR="00FE3D20" w:rsidRPr="00ED0EA5" w:rsidRDefault="00FE3D20" w:rsidP="001D2A05">
            <w:pPr>
              <w:pStyle w:val="Tabelrij"/>
            </w:pPr>
          </w:p>
        </w:tc>
        <w:tc>
          <w:tcPr>
            <w:tcW w:w="1162" w:type="dxa"/>
            <w:tcBorders>
              <w:top w:val="single" w:sz="4" w:space="0" w:color="auto"/>
              <w:bottom w:val="single" w:sz="4" w:space="0" w:color="auto"/>
            </w:tcBorders>
          </w:tcPr>
          <w:p w14:paraId="61FA028F" w14:textId="77777777" w:rsidR="00FE3D20" w:rsidRPr="00ED0EA5" w:rsidRDefault="00FE3D20" w:rsidP="001D2A05">
            <w:pPr>
              <w:pStyle w:val="Tabelrij"/>
            </w:pPr>
          </w:p>
        </w:tc>
      </w:tr>
      <w:tr w:rsidR="00FE3D20" w:rsidRPr="00ED0EA5" w14:paraId="02DC3432" w14:textId="77777777" w:rsidTr="001D2A05">
        <w:trPr>
          <w:cantSplit/>
        </w:trPr>
        <w:tc>
          <w:tcPr>
            <w:tcW w:w="476" w:type="dxa"/>
            <w:tcBorders>
              <w:top w:val="single" w:sz="4" w:space="0" w:color="auto"/>
              <w:bottom w:val="single" w:sz="4" w:space="0" w:color="auto"/>
            </w:tcBorders>
          </w:tcPr>
          <w:p w14:paraId="0C3C1091" w14:textId="77777777" w:rsidR="00FE3D20" w:rsidRPr="00ED0EA5" w:rsidRDefault="00FE3D20" w:rsidP="001D2A05">
            <w:pPr>
              <w:pStyle w:val="Tabelrij"/>
            </w:pPr>
          </w:p>
        </w:tc>
        <w:tc>
          <w:tcPr>
            <w:tcW w:w="284" w:type="dxa"/>
          </w:tcPr>
          <w:p w14:paraId="77544185" w14:textId="77777777" w:rsidR="00FE3D20" w:rsidRPr="00ED0EA5" w:rsidRDefault="00FE3D20" w:rsidP="001D2A05">
            <w:pPr>
              <w:pStyle w:val="Tabelrij"/>
            </w:pPr>
          </w:p>
        </w:tc>
        <w:tc>
          <w:tcPr>
            <w:tcW w:w="941" w:type="dxa"/>
            <w:tcBorders>
              <w:top w:val="single" w:sz="4" w:space="0" w:color="auto"/>
              <w:bottom w:val="single" w:sz="4" w:space="0" w:color="auto"/>
            </w:tcBorders>
          </w:tcPr>
          <w:p w14:paraId="76628A04" w14:textId="60E4A8E4" w:rsidR="00FE3D20" w:rsidRPr="00ED0EA5" w:rsidRDefault="005B4742" w:rsidP="001D2A05">
            <w:pPr>
              <w:pStyle w:val="Tabelrij"/>
            </w:pPr>
            <w:r>
              <w:t>04-11-2019</w:t>
            </w:r>
          </w:p>
        </w:tc>
        <w:tc>
          <w:tcPr>
            <w:tcW w:w="191" w:type="dxa"/>
          </w:tcPr>
          <w:p w14:paraId="3D55C1A6" w14:textId="77777777" w:rsidR="00FE3D20" w:rsidRPr="00ED0EA5" w:rsidRDefault="00FE3D20" w:rsidP="001D2A05">
            <w:pPr>
              <w:pStyle w:val="Tabelrij"/>
            </w:pPr>
          </w:p>
        </w:tc>
        <w:tc>
          <w:tcPr>
            <w:tcW w:w="284" w:type="dxa"/>
          </w:tcPr>
          <w:p w14:paraId="1DF2E36F" w14:textId="77777777" w:rsidR="00FE3D20" w:rsidRPr="00ED0EA5" w:rsidRDefault="00FE3D20" w:rsidP="001D2A05">
            <w:pPr>
              <w:pStyle w:val="Tabelrij"/>
            </w:pPr>
          </w:p>
        </w:tc>
        <w:tc>
          <w:tcPr>
            <w:tcW w:w="2936" w:type="dxa"/>
            <w:tcBorders>
              <w:top w:val="single" w:sz="4" w:space="0" w:color="auto"/>
              <w:bottom w:val="single" w:sz="4" w:space="0" w:color="auto"/>
            </w:tcBorders>
          </w:tcPr>
          <w:p w14:paraId="0A0BE2E8" w14:textId="190AF258" w:rsidR="00FE3D20" w:rsidRPr="00ED0EA5" w:rsidRDefault="005B4742" w:rsidP="001D2A05">
            <w:pPr>
              <w:pStyle w:val="Tabelrij"/>
            </w:pPr>
            <w:r>
              <w:t>RFC#84 Aanpassing toetsen BVL beelden</w:t>
            </w:r>
          </w:p>
        </w:tc>
        <w:tc>
          <w:tcPr>
            <w:tcW w:w="456" w:type="dxa"/>
          </w:tcPr>
          <w:p w14:paraId="050C9FFF" w14:textId="77777777" w:rsidR="00FE3D20" w:rsidRPr="00ED0EA5" w:rsidRDefault="00FE3D20" w:rsidP="001D2A05">
            <w:pPr>
              <w:pStyle w:val="Tabelrij"/>
            </w:pPr>
          </w:p>
        </w:tc>
        <w:tc>
          <w:tcPr>
            <w:tcW w:w="1446" w:type="dxa"/>
            <w:tcBorders>
              <w:top w:val="single" w:sz="4" w:space="0" w:color="auto"/>
              <w:bottom w:val="single" w:sz="4" w:space="0" w:color="auto"/>
            </w:tcBorders>
          </w:tcPr>
          <w:p w14:paraId="5062B893" w14:textId="2EE4A371" w:rsidR="00FE3D20" w:rsidRPr="00ED0EA5" w:rsidRDefault="005B4742" w:rsidP="001D2A05">
            <w:pPr>
              <w:pStyle w:val="Tabelrij"/>
            </w:pPr>
            <w:r>
              <w:t>Erik Cornelisse</w:t>
            </w:r>
          </w:p>
        </w:tc>
        <w:tc>
          <w:tcPr>
            <w:tcW w:w="284" w:type="dxa"/>
          </w:tcPr>
          <w:p w14:paraId="764FCF6B" w14:textId="77777777" w:rsidR="00FE3D20" w:rsidRPr="00ED0EA5" w:rsidRDefault="00FE3D20" w:rsidP="001D2A05">
            <w:pPr>
              <w:pStyle w:val="Tabelrij"/>
            </w:pPr>
          </w:p>
        </w:tc>
        <w:tc>
          <w:tcPr>
            <w:tcW w:w="1162" w:type="dxa"/>
            <w:tcBorders>
              <w:top w:val="single" w:sz="4" w:space="0" w:color="auto"/>
              <w:bottom w:val="single" w:sz="4" w:space="0" w:color="auto"/>
            </w:tcBorders>
          </w:tcPr>
          <w:p w14:paraId="6ED52AEA" w14:textId="77777777" w:rsidR="00FE3D20" w:rsidRPr="00ED0EA5" w:rsidRDefault="00FE3D20" w:rsidP="001D2A05">
            <w:pPr>
              <w:pStyle w:val="Tabelrij"/>
            </w:pPr>
          </w:p>
        </w:tc>
      </w:tr>
      <w:tr w:rsidR="009F4CE9" w:rsidRPr="00ED0EA5" w14:paraId="0E2267C0" w14:textId="77777777" w:rsidTr="001D2A05">
        <w:trPr>
          <w:cantSplit/>
        </w:trPr>
        <w:tc>
          <w:tcPr>
            <w:tcW w:w="476" w:type="dxa"/>
            <w:tcBorders>
              <w:top w:val="single" w:sz="4" w:space="0" w:color="auto"/>
              <w:bottom w:val="single" w:sz="4" w:space="0" w:color="auto"/>
            </w:tcBorders>
          </w:tcPr>
          <w:p w14:paraId="54CB05E7" w14:textId="1D17E4FD" w:rsidR="009F4CE9" w:rsidRPr="00ED0EA5" w:rsidRDefault="009F4CE9" w:rsidP="009F4CE9">
            <w:pPr>
              <w:pStyle w:val="Tabelrij"/>
            </w:pPr>
            <w:r>
              <w:t>8.0</w:t>
            </w:r>
          </w:p>
        </w:tc>
        <w:tc>
          <w:tcPr>
            <w:tcW w:w="284" w:type="dxa"/>
          </w:tcPr>
          <w:p w14:paraId="0BAE616A" w14:textId="77777777" w:rsidR="009F4CE9" w:rsidRPr="00ED0EA5" w:rsidRDefault="009F4CE9" w:rsidP="009F4CE9">
            <w:pPr>
              <w:pStyle w:val="Tabelrij"/>
            </w:pPr>
          </w:p>
        </w:tc>
        <w:tc>
          <w:tcPr>
            <w:tcW w:w="941" w:type="dxa"/>
            <w:tcBorders>
              <w:top w:val="single" w:sz="4" w:space="0" w:color="auto"/>
              <w:bottom w:val="single" w:sz="4" w:space="0" w:color="auto"/>
            </w:tcBorders>
          </w:tcPr>
          <w:p w14:paraId="3BDBD89B" w14:textId="38B89068" w:rsidR="009F4CE9" w:rsidRPr="00ED0EA5" w:rsidRDefault="009F4CE9" w:rsidP="009F4CE9">
            <w:pPr>
              <w:pStyle w:val="Tabelrij"/>
            </w:pPr>
            <w:r>
              <w:t>02-12-2019</w:t>
            </w:r>
          </w:p>
        </w:tc>
        <w:tc>
          <w:tcPr>
            <w:tcW w:w="191" w:type="dxa"/>
          </w:tcPr>
          <w:p w14:paraId="7C117584" w14:textId="77777777" w:rsidR="009F4CE9" w:rsidRPr="00ED0EA5" w:rsidRDefault="009F4CE9" w:rsidP="009F4CE9">
            <w:pPr>
              <w:pStyle w:val="Tabelrij"/>
            </w:pPr>
          </w:p>
        </w:tc>
        <w:tc>
          <w:tcPr>
            <w:tcW w:w="284" w:type="dxa"/>
          </w:tcPr>
          <w:p w14:paraId="44D64688" w14:textId="77777777" w:rsidR="009F4CE9" w:rsidRPr="00ED0EA5" w:rsidRDefault="009F4CE9" w:rsidP="009F4CE9">
            <w:pPr>
              <w:pStyle w:val="Tabelrij"/>
            </w:pPr>
          </w:p>
        </w:tc>
        <w:tc>
          <w:tcPr>
            <w:tcW w:w="2936" w:type="dxa"/>
            <w:tcBorders>
              <w:top w:val="single" w:sz="4" w:space="0" w:color="auto"/>
              <w:bottom w:val="single" w:sz="4" w:space="0" w:color="auto"/>
            </w:tcBorders>
          </w:tcPr>
          <w:p w14:paraId="6B5CB9BA" w14:textId="77777777" w:rsidR="009F4CE9" w:rsidRPr="00ED0EA5" w:rsidRDefault="009F4CE9" w:rsidP="009F4CE9">
            <w:pPr>
              <w:pStyle w:val="Tabelrij"/>
            </w:pPr>
          </w:p>
        </w:tc>
        <w:tc>
          <w:tcPr>
            <w:tcW w:w="456" w:type="dxa"/>
          </w:tcPr>
          <w:p w14:paraId="5F4E0B1B" w14:textId="77777777" w:rsidR="009F4CE9" w:rsidRPr="00ED0EA5" w:rsidRDefault="009F4CE9" w:rsidP="009F4CE9">
            <w:pPr>
              <w:pStyle w:val="Tabelrij"/>
            </w:pPr>
          </w:p>
        </w:tc>
        <w:tc>
          <w:tcPr>
            <w:tcW w:w="1446" w:type="dxa"/>
            <w:tcBorders>
              <w:top w:val="single" w:sz="4" w:space="0" w:color="auto"/>
              <w:bottom w:val="single" w:sz="4" w:space="0" w:color="auto"/>
            </w:tcBorders>
          </w:tcPr>
          <w:p w14:paraId="500CF249" w14:textId="1B88BF19" w:rsidR="009F4CE9" w:rsidRPr="00ED0EA5" w:rsidRDefault="009F4CE9" w:rsidP="009F4CE9">
            <w:pPr>
              <w:pStyle w:val="Tabelrij"/>
            </w:pPr>
            <w:r>
              <w:t>L. Bücking</w:t>
            </w:r>
          </w:p>
        </w:tc>
        <w:tc>
          <w:tcPr>
            <w:tcW w:w="284" w:type="dxa"/>
          </w:tcPr>
          <w:p w14:paraId="1BB7AE71" w14:textId="77777777" w:rsidR="009F4CE9" w:rsidRPr="00ED0EA5" w:rsidRDefault="009F4CE9" w:rsidP="009F4CE9">
            <w:pPr>
              <w:pStyle w:val="Tabelrij"/>
            </w:pPr>
          </w:p>
        </w:tc>
        <w:tc>
          <w:tcPr>
            <w:tcW w:w="1162" w:type="dxa"/>
            <w:tcBorders>
              <w:top w:val="single" w:sz="4" w:space="0" w:color="auto"/>
              <w:bottom w:val="single" w:sz="4" w:space="0" w:color="auto"/>
            </w:tcBorders>
          </w:tcPr>
          <w:p w14:paraId="70ABE94F" w14:textId="77777777" w:rsidR="009F4CE9" w:rsidRPr="00ED0EA5" w:rsidRDefault="009F4CE9" w:rsidP="009F4CE9">
            <w:pPr>
              <w:pStyle w:val="Tabelrij"/>
            </w:pPr>
          </w:p>
        </w:tc>
      </w:tr>
      <w:tr w:rsidR="009F4CE9" w14:paraId="5CE45A28" w14:textId="77777777" w:rsidTr="009F4CE9">
        <w:trPr>
          <w:cantSplit/>
        </w:trPr>
        <w:tc>
          <w:tcPr>
            <w:tcW w:w="476" w:type="dxa"/>
            <w:tcBorders>
              <w:top w:val="single" w:sz="4" w:space="0" w:color="auto"/>
              <w:bottom w:val="single" w:sz="4" w:space="0" w:color="auto"/>
            </w:tcBorders>
          </w:tcPr>
          <w:p w14:paraId="116FC585" w14:textId="649F33AF" w:rsidR="009F4CE9" w:rsidRDefault="00633993" w:rsidP="009F4CE9">
            <w:pPr>
              <w:pStyle w:val="Tabelrij"/>
            </w:pPr>
            <w:r>
              <w:t>8.1</w:t>
            </w:r>
          </w:p>
        </w:tc>
        <w:tc>
          <w:tcPr>
            <w:tcW w:w="284" w:type="dxa"/>
          </w:tcPr>
          <w:p w14:paraId="07F9326C" w14:textId="77777777" w:rsidR="009F4CE9" w:rsidRDefault="009F4CE9" w:rsidP="009F4CE9">
            <w:pPr>
              <w:pStyle w:val="Tabelrij"/>
            </w:pPr>
          </w:p>
        </w:tc>
        <w:tc>
          <w:tcPr>
            <w:tcW w:w="941" w:type="dxa"/>
            <w:tcBorders>
              <w:top w:val="single" w:sz="4" w:space="0" w:color="auto"/>
              <w:bottom w:val="single" w:sz="4" w:space="0" w:color="auto"/>
            </w:tcBorders>
          </w:tcPr>
          <w:p w14:paraId="7E100810" w14:textId="3D6499CE" w:rsidR="009F4CE9" w:rsidRDefault="00633993" w:rsidP="009F4CE9">
            <w:pPr>
              <w:pStyle w:val="Tabelrij"/>
            </w:pPr>
            <w:r>
              <w:t>7-1-2021</w:t>
            </w:r>
          </w:p>
        </w:tc>
        <w:tc>
          <w:tcPr>
            <w:tcW w:w="191" w:type="dxa"/>
          </w:tcPr>
          <w:p w14:paraId="48123BCF" w14:textId="77777777" w:rsidR="009F4CE9" w:rsidRDefault="009F4CE9" w:rsidP="009F4CE9">
            <w:pPr>
              <w:pStyle w:val="Tabelrij"/>
            </w:pPr>
          </w:p>
        </w:tc>
        <w:tc>
          <w:tcPr>
            <w:tcW w:w="284" w:type="dxa"/>
          </w:tcPr>
          <w:p w14:paraId="7E8D408C" w14:textId="77777777" w:rsidR="009F4CE9" w:rsidRDefault="009F4CE9" w:rsidP="009F4CE9">
            <w:pPr>
              <w:pStyle w:val="Tabelrij"/>
            </w:pPr>
          </w:p>
        </w:tc>
        <w:tc>
          <w:tcPr>
            <w:tcW w:w="2936" w:type="dxa"/>
            <w:tcBorders>
              <w:top w:val="single" w:sz="4" w:space="0" w:color="auto"/>
              <w:bottom w:val="single" w:sz="4" w:space="0" w:color="auto"/>
            </w:tcBorders>
          </w:tcPr>
          <w:p w14:paraId="0BF23E96" w14:textId="1B0075D1" w:rsidR="009F4CE9" w:rsidRDefault="00633993" w:rsidP="009F4CE9">
            <w:pPr>
              <w:pStyle w:val="Tabelrij"/>
            </w:pPr>
            <w:r>
              <w:t>Toetsing en analyse aangepast</w:t>
            </w:r>
          </w:p>
        </w:tc>
        <w:tc>
          <w:tcPr>
            <w:tcW w:w="456" w:type="dxa"/>
          </w:tcPr>
          <w:p w14:paraId="6757C08E" w14:textId="77777777" w:rsidR="009F4CE9" w:rsidRDefault="009F4CE9" w:rsidP="009F4CE9">
            <w:pPr>
              <w:pStyle w:val="Tabelrij"/>
            </w:pPr>
          </w:p>
        </w:tc>
        <w:tc>
          <w:tcPr>
            <w:tcW w:w="1446" w:type="dxa"/>
            <w:tcBorders>
              <w:top w:val="single" w:sz="4" w:space="0" w:color="auto"/>
              <w:bottom w:val="single" w:sz="4" w:space="0" w:color="auto"/>
            </w:tcBorders>
          </w:tcPr>
          <w:p w14:paraId="2C82ED0A" w14:textId="16353B96" w:rsidR="009F4CE9" w:rsidRDefault="00633993" w:rsidP="009F4CE9">
            <w:pPr>
              <w:pStyle w:val="Tabelrij"/>
            </w:pPr>
            <w:r>
              <w:t>Tim Lenssen</w:t>
            </w:r>
          </w:p>
        </w:tc>
        <w:tc>
          <w:tcPr>
            <w:tcW w:w="284" w:type="dxa"/>
          </w:tcPr>
          <w:p w14:paraId="35CC703A" w14:textId="77777777" w:rsidR="009F4CE9" w:rsidRDefault="009F4CE9" w:rsidP="009F4CE9">
            <w:pPr>
              <w:pStyle w:val="Tabelrij"/>
            </w:pPr>
          </w:p>
        </w:tc>
        <w:tc>
          <w:tcPr>
            <w:tcW w:w="1162" w:type="dxa"/>
            <w:tcBorders>
              <w:top w:val="single" w:sz="4" w:space="0" w:color="auto"/>
              <w:bottom w:val="single" w:sz="4" w:space="0" w:color="auto"/>
            </w:tcBorders>
          </w:tcPr>
          <w:p w14:paraId="7EFA2181" w14:textId="77777777" w:rsidR="009F4CE9" w:rsidRDefault="009F4CE9" w:rsidP="009F4CE9">
            <w:pPr>
              <w:pStyle w:val="Tabelrij"/>
            </w:pPr>
          </w:p>
        </w:tc>
      </w:tr>
      <w:tr w:rsidR="009F4CE9" w:rsidRPr="00ED0EA5" w14:paraId="58C66B50" w14:textId="77777777" w:rsidTr="001D2A05">
        <w:trPr>
          <w:cantSplit/>
        </w:trPr>
        <w:tc>
          <w:tcPr>
            <w:tcW w:w="476" w:type="dxa"/>
            <w:tcBorders>
              <w:top w:val="single" w:sz="4" w:space="0" w:color="auto"/>
              <w:bottom w:val="single" w:sz="4" w:space="0" w:color="auto"/>
            </w:tcBorders>
          </w:tcPr>
          <w:p w14:paraId="58F2E161" w14:textId="77777777" w:rsidR="009F4CE9" w:rsidRPr="00ED0EA5" w:rsidRDefault="009F4CE9" w:rsidP="009F4CE9">
            <w:pPr>
              <w:pStyle w:val="Tabelrij"/>
            </w:pPr>
          </w:p>
        </w:tc>
        <w:tc>
          <w:tcPr>
            <w:tcW w:w="284" w:type="dxa"/>
          </w:tcPr>
          <w:p w14:paraId="78BD1BA7" w14:textId="77777777" w:rsidR="009F4CE9" w:rsidRPr="00ED0EA5" w:rsidRDefault="009F4CE9" w:rsidP="009F4CE9">
            <w:pPr>
              <w:pStyle w:val="Tabelrij"/>
            </w:pPr>
          </w:p>
        </w:tc>
        <w:tc>
          <w:tcPr>
            <w:tcW w:w="941" w:type="dxa"/>
            <w:tcBorders>
              <w:top w:val="single" w:sz="4" w:space="0" w:color="auto"/>
              <w:bottom w:val="single" w:sz="4" w:space="0" w:color="auto"/>
            </w:tcBorders>
          </w:tcPr>
          <w:p w14:paraId="09DAD892" w14:textId="77777777" w:rsidR="009F4CE9" w:rsidRPr="00ED0EA5" w:rsidRDefault="009F4CE9" w:rsidP="009F4CE9">
            <w:pPr>
              <w:pStyle w:val="Tabelrij"/>
            </w:pPr>
          </w:p>
        </w:tc>
        <w:tc>
          <w:tcPr>
            <w:tcW w:w="191" w:type="dxa"/>
          </w:tcPr>
          <w:p w14:paraId="2BB3191B" w14:textId="77777777" w:rsidR="009F4CE9" w:rsidRPr="00ED0EA5" w:rsidRDefault="009F4CE9" w:rsidP="009F4CE9">
            <w:pPr>
              <w:pStyle w:val="Tabelrij"/>
            </w:pPr>
          </w:p>
        </w:tc>
        <w:tc>
          <w:tcPr>
            <w:tcW w:w="284" w:type="dxa"/>
          </w:tcPr>
          <w:p w14:paraId="10D6DFE7" w14:textId="77777777" w:rsidR="009F4CE9" w:rsidRPr="00ED0EA5" w:rsidRDefault="009F4CE9" w:rsidP="009F4CE9">
            <w:pPr>
              <w:pStyle w:val="Tabelrij"/>
            </w:pPr>
          </w:p>
        </w:tc>
        <w:tc>
          <w:tcPr>
            <w:tcW w:w="2936" w:type="dxa"/>
            <w:tcBorders>
              <w:top w:val="single" w:sz="4" w:space="0" w:color="auto"/>
              <w:bottom w:val="single" w:sz="4" w:space="0" w:color="auto"/>
            </w:tcBorders>
          </w:tcPr>
          <w:p w14:paraId="1E585226" w14:textId="77777777" w:rsidR="009F4CE9" w:rsidRPr="00ED0EA5" w:rsidRDefault="009F4CE9" w:rsidP="009F4CE9">
            <w:pPr>
              <w:pStyle w:val="Tabelrij"/>
            </w:pPr>
          </w:p>
        </w:tc>
        <w:tc>
          <w:tcPr>
            <w:tcW w:w="456" w:type="dxa"/>
          </w:tcPr>
          <w:p w14:paraId="3D543C3E" w14:textId="77777777" w:rsidR="009F4CE9" w:rsidRPr="00ED0EA5" w:rsidRDefault="009F4CE9" w:rsidP="009F4CE9">
            <w:pPr>
              <w:pStyle w:val="Tabelrij"/>
            </w:pPr>
          </w:p>
        </w:tc>
        <w:tc>
          <w:tcPr>
            <w:tcW w:w="1446" w:type="dxa"/>
            <w:tcBorders>
              <w:top w:val="single" w:sz="4" w:space="0" w:color="auto"/>
              <w:bottom w:val="single" w:sz="4" w:space="0" w:color="auto"/>
            </w:tcBorders>
          </w:tcPr>
          <w:p w14:paraId="6397F874" w14:textId="77777777" w:rsidR="009F4CE9" w:rsidRPr="00ED0EA5" w:rsidRDefault="009F4CE9" w:rsidP="009F4CE9">
            <w:pPr>
              <w:pStyle w:val="Tabelrij"/>
            </w:pPr>
          </w:p>
        </w:tc>
        <w:tc>
          <w:tcPr>
            <w:tcW w:w="284" w:type="dxa"/>
          </w:tcPr>
          <w:p w14:paraId="5823637D" w14:textId="77777777" w:rsidR="009F4CE9" w:rsidRPr="00ED0EA5" w:rsidRDefault="009F4CE9" w:rsidP="009F4CE9">
            <w:pPr>
              <w:pStyle w:val="Tabelrij"/>
            </w:pPr>
          </w:p>
        </w:tc>
        <w:tc>
          <w:tcPr>
            <w:tcW w:w="1162" w:type="dxa"/>
            <w:tcBorders>
              <w:top w:val="single" w:sz="4" w:space="0" w:color="auto"/>
              <w:bottom w:val="single" w:sz="4" w:space="0" w:color="auto"/>
            </w:tcBorders>
          </w:tcPr>
          <w:p w14:paraId="60AC9B15" w14:textId="77777777" w:rsidR="009F4CE9" w:rsidRPr="00ED0EA5" w:rsidRDefault="009F4CE9" w:rsidP="009F4CE9">
            <w:pPr>
              <w:pStyle w:val="Tabelrij"/>
            </w:pPr>
          </w:p>
        </w:tc>
      </w:tr>
      <w:tr w:rsidR="009F4CE9" w:rsidRPr="00ED0EA5" w14:paraId="33036E0C" w14:textId="77777777" w:rsidTr="001D2A05">
        <w:trPr>
          <w:cantSplit/>
        </w:trPr>
        <w:tc>
          <w:tcPr>
            <w:tcW w:w="476" w:type="dxa"/>
            <w:tcBorders>
              <w:top w:val="single" w:sz="4" w:space="0" w:color="auto"/>
              <w:bottom w:val="single" w:sz="4" w:space="0" w:color="auto"/>
            </w:tcBorders>
          </w:tcPr>
          <w:p w14:paraId="4F0FD179" w14:textId="77777777" w:rsidR="009F4CE9" w:rsidRPr="00ED0EA5" w:rsidRDefault="009F4CE9" w:rsidP="009F4CE9">
            <w:pPr>
              <w:pStyle w:val="Tabelrij"/>
            </w:pPr>
          </w:p>
        </w:tc>
        <w:tc>
          <w:tcPr>
            <w:tcW w:w="284" w:type="dxa"/>
          </w:tcPr>
          <w:p w14:paraId="2CE40100" w14:textId="77777777" w:rsidR="009F4CE9" w:rsidRPr="00ED0EA5" w:rsidRDefault="009F4CE9" w:rsidP="009F4CE9">
            <w:pPr>
              <w:pStyle w:val="Tabelrij"/>
            </w:pPr>
          </w:p>
        </w:tc>
        <w:tc>
          <w:tcPr>
            <w:tcW w:w="941" w:type="dxa"/>
            <w:tcBorders>
              <w:top w:val="single" w:sz="4" w:space="0" w:color="auto"/>
              <w:bottom w:val="single" w:sz="4" w:space="0" w:color="auto"/>
            </w:tcBorders>
          </w:tcPr>
          <w:p w14:paraId="42072202" w14:textId="77777777" w:rsidR="009F4CE9" w:rsidRPr="00ED0EA5" w:rsidRDefault="009F4CE9" w:rsidP="009F4CE9">
            <w:pPr>
              <w:pStyle w:val="Tabelrij"/>
            </w:pPr>
          </w:p>
        </w:tc>
        <w:tc>
          <w:tcPr>
            <w:tcW w:w="191" w:type="dxa"/>
          </w:tcPr>
          <w:p w14:paraId="26B08BBB" w14:textId="77777777" w:rsidR="009F4CE9" w:rsidRPr="00ED0EA5" w:rsidRDefault="009F4CE9" w:rsidP="009F4CE9">
            <w:pPr>
              <w:pStyle w:val="Tabelrij"/>
            </w:pPr>
          </w:p>
        </w:tc>
        <w:tc>
          <w:tcPr>
            <w:tcW w:w="284" w:type="dxa"/>
          </w:tcPr>
          <w:p w14:paraId="5DED5914" w14:textId="77777777" w:rsidR="009F4CE9" w:rsidRPr="00ED0EA5" w:rsidRDefault="009F4CE9" w:rsidP="009F4CE9">
            <w:pPr>
              <w:pStyle w:val="Tabelrij"/>
            </w:pPr>
          </w:p>
        </w:tc>
        <w:tc>
          <w:tcPr>
            <w:tcW w:w="2936" w:type="dxa"/>
            <w:tcBorders>
              <w:top w:val="single" w:sz="4" w:space="0" w:color="auto"/>
              <w:bottom w:val="single" w:sz="4" w:space="0" w:color="auto"/>
            </w:tcBorders>
          </w:tcPr>
          <w:p w14:paraId="757F2D6D" w14:textId="77777777" w:rsidR="009F4CE9" w:rsidRPr="00ED0EA5" w:rsidRDefault="009F4CE9" w:rsidP="009F4CE9">
            <w:pPr>
              <w:pStyle w:val="Tabelrij"/>
            </w:pPr>
          </w:p>
        </w:tc>
        <w:tc>
          <w:tcPr>
            <w:tcW w:w="456" w:type="dxa"/>
          </w:tcPr>
          <w:p w14:paraId="2AFEB4A5" w14:textId="77777777" w:rsidR="009F4CE9" w:rsidRPr="00ED0EA5" w:rsidRDefault="009F4CE9" w:rsidP="009F4CE9">
            <w:pPr>
              <w:pStyle w:val="Tabelrij"/>
            </w:pPr>
          </w:p>
        </w:tc>
        <w:tc>
          <w:tcPr>
            <w:tcW w:w="1446" w:type="dxa"/>
            <w:tcBorders>
              <w:top w:val="single" w:sz="4" w:space="0" w:color="auto"/>
              <w:bottom w:val="single" w:sz="4" w:space="0" w:color="auto"/>
            </w:tcBorders>
          </w:tcPr>
          <w:p w14:paraId="0864F623" w14:textId="77777777" w:rsidR="009F4CE9" w:rsidRPr="00ED0EA5" w:rsidRDefault="009F4CE9" w:rsidP="009F4CE9">
            <w:pPr>
              <w:pStyle w:val="Tabelrij"/>
            </w:pPr>
          </w:p>
        </w:tc>
        <w:tc>
          <w:tcPr>
            <w:tcW w:w="284" w:type="dxa"/>
          </w:tcPr>
          <w:p w14:paraId="2443482D" w14:textId="77777777" w:rsidR="009F4CE9" w:rsidRPr="00ED0EA5" w:rsidRDefault="009F4CE9" w:rsidP="009F4CE9">
            <w:pPr>
              <w:pStyle w:val="Tabelrij"/>
            </w:pPr>
          </w:p>
        </w:tc>
        <w:tc>
          <w:tcPr>
            <w:tcW w:w="1162" w:type="dxa"/>
            <w:tcBorders>
              <w:top w:val="single" w:sz="4" w:space="0" w:color="auto"/>
              <w:bottom w:val="single" w:sz="4" w:space="0" w:color="auto"/>
            </w:tcBorders>
          </w:tcPr>
          <w:p w14:paraId="4434A750" w14:textId="77777777" w:rsidR="009F4CE9" w:rsidRPr="00ED0EA5" w:rsidRDefault="009F4CE9" w:rsidP="009F4CE9">
            <w:pPr>
              <w:pStyle w:val="Tabelrij"/>
            </w:pPr>
          </w:p>
        </w:tc>
      </w:tr>
      <w:tr w:rsidR="009F4CE9" w:rsidRPr="00ED0EA5" w14:paraId="24C4E1AA" w14:textId="77777777" w:rsidTr="001D2A05">
        <w:trPr>
          <w:cantSplit/>
        </w:trPr>
        <w:tc>
          <w:tcPr>
            <w:tcW w:w="476" w:type="dxa"/>
            <w:tcBorders>
              <w:top w:val="single" w:sz="4" w:space="0" w:color="auto"/>
              <w:bottom w:val="single" w:sz="4" w:space="0" w:color="auto"/>
            </w:tcBorders>
          </w:tcPr>
          <w:p w14:paraId="25A18EDD" w14:textId="77777777" w:rsidR="009F4CE9" w:rsidRPr="00ED0EA5" w:rsidRDefault="009F4CE9" w:rsidP="009F4CE9">
            <w:pPr>
              <w:pStyle w:val="Tabelrij"/>
            </w:pPr>
          </w:p>
        </w:tc>
        <w:tc>
          <w:tcPr>
            <w:tcW w:w="284" w:type="dxa"/>
          </w:tcPr>
          <w:p w14:paraId="41F27938" w14:textId="77777777" w:rsidR="009F4CE9" w:rsidRPr="00ED0EA5" w:rsidRDefault="009F4CE9" w:rsidP="009F4CE9">
            <w:pPr>
              <w:pStyle w:val="Tabelrij"/>
            </w:pPr>
          </w:p>
        </w:tc>
        <w:tc>
          <w:tcPr>
            <w:tcW w:w="941" w:type="dxa"/>
            <w:tcBorders>
              <w:top w:val="single" w:sz="4" w:space="0" w:color="auto"/>
              <w:bottom w:val="single" w:sz="4" w:space="0" w:color="auto"/>
            </w:tcBorders>
          </w:tcPr>
          <w:p w14:paraId="0E213762" w14:textId="77777777" w:rsidR="009F4CE9" w:rsidRPr="00ED0EA5" w:rsidRDefault="009F4CE9" w:rsidP="009F4CE9">
            <w:pPr>
              <w:pStyle w:val="Tabelrij"/>
            </w:pPr>
          </w:p>
        </w:tc>
        <w:tc>
          <w:tcPr>
            <w:tcW w:w="191" w:type="dxa"/>
          </w:tcPr>
          <w:p w14:paraId="2B565C81" w14:textId="77777777" w:rsidR="009F4CE9" w:rsidRPr="00ED0EA5" w:rsidRDefault="009F4CE9" w:rsidP="009F4CE9">
            <w:pPr>
              <w:pStyle w:val="Tabelrij"/>
            </w:pPr>
          </w:p>
        </w:tc>
        <w:tc>
          <w:tcPr>
            <w:tcW w:w="284" w:type="dxa"/>
          </w:tcPr>
          <w:p w14:paraId="2B2799A8" w14:textId="77777777" w:rsidR="009F4CE9" w:rsidRPr="00ED0EA5" w:rsidRDefault="009F4CE9" w:rsidP="009F4CE9">
            <w:pPr>
              <w:pStyle w:val="Tabelrij"/>
            </w:pPr>
          </w:p>
        </w:tc>
        <w:tc>
          <w:tcPr>
            <w:tcW w:w="2936" w:type="dxa"/>
            <w:tcBorders>
              <w:top w:val="single" w:sz="4" w:space="0" w:color="auto"/>
              <w:bottom w:val="single" w:sz="4" w:space="0" w:color="auto"/>
            </w:tcBorders>
          </w:tcPr>
          <w:p w14:paraId="293E7EE0" w14:textId="77777777" w:rsidR="009F4CE9" w:rsidRPr="00ED0EA5" w:rsidRDefault="009F4CE9" w:rsidP="009F4CE9">
            <w:pPr>
              <w:pStyle w:val="Tabelrij"/>
            </w:pPr>
          </w:p>
        </w:tc>
        <w:tc>
          <w:tcPr>
            <w:tcW w:w="456" w:type="dxa"/>
          </w:tcPr>
          <w:p w14:paraId="5D961DBB" w14:textId="77777777" w:rsidR="009F4CE9" w:rsidRPr="00ED0EA5" w:rsidRDefault="009F4CE9" w:rsidP="009F4CE9">
            <w:pPr>
              <w:pStyle w:val="Tabelrij"/>
            </w:pPr>
          </w:p>
        </w:tc>
        <w:tc>
          <w:tcPr>
            <w:tcW w:w="1446" w:type="dxa"/>
            <w:tcBorders>
              <w:top w:val="single" w:sz="4" w:space="0" w:color="auto"/>
              <w:bottom w:val="single" w:sz="4" w:space="0" w:color="auto"/>
            </w:tcBorders>
          </w:tcPr>
          <w:p w14:paraId="62FF7E46" w14:textId="77777777" w:rsidR="009F4CE9" w:rsidRPr="00ED0EA5" w:rsidRDefault="009F4CE9" w:rsidP="009F4CE9">
            <w:pPr>
              <w:pStyle w:val="Tabelrij"/>
            </w:pPr>
          </w:p>
        </w:tc>
        <w:tc>
          <w:tcPr>
            <w:tcW w:w="284" w:type="dxa"/>
          </w:tcPr>
          <w:p w14:paraId="7E9C407B" w14:textId="77777777" w:rsidR="009F4CE9" w:rsidRPr="00ED0EA5" w:rsidRDefault="009F4CE9" w:rsidP="009F4CE9">
            <w:pPr>
              <w:pStyle w:val="Tabelrij"/>
            </w:pPr>
          </w:p>
        </w:tc>
        <w:tc>
          <w:tcPr>
            <w:tcW w:w="1162" w:type="dxa"/>
            <w:tcBorders>
              <w:top w:val="single" w:sz="4" w:space="0" w:color="auto"/>
              <w:bottom w:val="single" w:sz="4" w:space="0" w:color="auto"/>
            </w:tcBorders>
          </w:tcPr>
          <w:p w14:paraId="4B62B4F4" w14:textId="77777777" w:rsidR="009F4CE9" w:rsidRPr="00ED0EA5" w:rsidRDefault="009F4CE9" w:rsidP="009F4CE9">
            <w:pPr>
              <w:pStyle w:val="Tabelrij"/>
            </w:pPr>
          </w:p>
        </w:tc>
      </w:tr>
      <w:tr w:rsidR="009F4CE9" w:rsidRPr="00ED0EA5" w14:paraId="0F6F6D6D" w14:textId="77777777" w:rsidTr="001D2A05">
        <w:trPr>
          <w:cantSplit/>
        </w:trPr>
        <w:tc>
          <w:tcPr>
            <w:tcW w:w="476" w:type="dxa"/>
            <w:tcBorders>
              <w:top w:val="single" w:sz="4" w:space="0" w:color="auto"/>
              <w:bottom w:val="single" w:sz="4" w:space="0" w:color="auto"/>
            </w:tcBorders>
          </w:tcPr>
          <w:p w14:paraId="3011F540" w14:textId="77777777" w:rsidR="009F4CE9" w:rsidRPr="00ED0EA5" w:rsidRDefault="009F4CE9" w:rsidP="009F4CE9">
            <w:pPr>
              <w:pStyle w:val="Tabelrij"/>
            </w:pPr>
          </w:p>
        </w:tc>
        <w:tc>
          <w:tcPr>
            <w:tcW w:w="284" w:type="dxa"/>
          </w:tcPr>
          <w:p w14:paraId="3BFA5E75" w14:textId="77777777" w:rsidR="009F4CE9" w:rsidRPr="00ED0EA5" w:rsidRDefault="009F4CE9" w:rsidP="009F4CE9">
            <w:pPr>
              <w:pStyle w:val="Tabelrij"/>
            </w:pPr>
          </w:p>
        </w:tc>
        <w:tc>
          <w:tcPr>
            <w:tcW w:w="941" w:type="dxa"/>
            <w:tcBorders>
              <w:top w:val="single" w:sz="4" w:space="0" w:color="auto"/>
              <w:bottom w:val="single" w:sz="4" w:space="0" w:color="auto"/>
            </w:tcBorders>
          </w:tcPr>
          <w:p w14:paraId="0F068FEA" w14:textId="77777777" w:rsidR="009F4CE9" w:rsidRPr="00ED0EA5" w:rsidRDefault="009F4CE9" w:rsidP="009F4CE9">
            <w:pPr>
              <w:pStyle w:val="Tabelrij"/>
            </w:pPr>
          </w:p>
        </w:tc>
        <w:tc>
          <w:tcPr>
            <w:tcW w:w="191" w:type="dxa"/>
          </w:tcPr>
          <w:p w14:paraId="09CBBC95" w14:textId="77777777" w:rsidR="009F4CE9" w:rsidRPr="00ED0EA5" w:rsidRDefault="009F4CE9" w:rsidP="009F4CE9">
            <w:pPr>
              <w:pStyle w:val="Tabelrij"/>
            </w:pPr>
          </w:p>
        </w:tc>
        <w:tc>
          <w:tcPr>
            <w:tcW w:w="284" w:type="dxa"/>
          </w:tcPr>
          <w:p w14:paraId="680E58EC" w14:textId="77777777" w:rsidR="009F4CE9" w:rsidRPr="00ED0EA5" w:rsidRDefault="009F4CE9" w:rsidP="009F4CE9">
            <w:pPr>
              <w:pStyle w:val="Tabelrij"/>
            </w:pPr>
          </w:p>
        </w:tc>
        <w:tc>
          <w:tcPr>
            <w:tcW w:w="2936" w:type="dxa"/>
            <w:tcBorders>
              <w:top w:val="single" w:sz="4" w:space="0" w:color="auto"/>
              <w:bottom w:val="single" w:sz="4" w:space="0" w:color="auto"/>
            </w:tcBorders>
          </w:tcPr>
          <w:p w14:paraId="097649CD" w14:textId="77777777" w:rsidR="009F4CE9" w:rsidRPr="00ED0EA5" w:rsidRDefault="009F4CE9" w:rsidP="009F4CE9">
            <w:pPr>
              <w:pStyle w:val="Tabelrij"/>
            </w:pPr>
          </w:p>
        </w:tc>
        <w:tc>
          <w:tcPr>
            <w:tcW w:w="456" w:type="dxa"/>
          </w:tcPr>
          <w:p w14:paraId="19F9FED0" w14:textId="77777777" w:rsidR="009F4CE9" w:rsidRPr="00ED0EA5" w:rsidRDefault="009F4CE9" w:rsidP="009F4CE9">
            <w:pPr>
              <w:pStyle w:val="Tabelrij"/>
            </w:pPr>
          </w:p>
        </w:tc>
        <w:tc>
          <w:tcPr>
            <w:tcW w:w="1446" w:type="dxa"/>
            <w:tcBorders>
              <w:top w:val="single" w:sz="4" w:space="0" w:color="auto"/>
              <w:bottom w:val="single" w:sz="4" w:space="0" w:color="auto"/>
            </w:tcBorders>
          </w:tcPr>
          <w:p w14:paraId="26B13407" w14:textId="77777777" w:rsidR="009F4CE9" w:rsidRPr="00ED0EA5" w:rsidRDefault="009F4CE9" w:rsidP="009F4CE9">
            <w:pPr>
              <w:pStyle w:val="Tabelrij"/>
            </w:pPr>
          </w:p>
        </w:tc>
        <w:tc>
          <w:tcPr>
            <w:tcW w:w="284" w:type="dxa"/>
          </w:tcPr>
          <w:p w14:paraId="7725A870" w14:textId="77777777" w:rsidR="009F4CE9" w:rsidRPr="00ED0EA5" w:rsidRDefault="009F4CE9" w:rsidP="009F4CE9">
            <w:pPr>
              <w:pStyle w:val="Tabelrij"/>
            </w:pPr>
          </w:p>
        </w:tc>
        <w:tc>
          <w:tcPr>
            <w:tcW w:w="1162" w:type="dxa"/>
            <w:tcBorders>
              <w:top w:val="single" w:sz="4" w:space="0" w:color="auto"/>
              <w:bottom w:val="single" w:sz="4" w:space="0" w:color="auto"/>
            </w:tcBorders>
          </w:tcPr>
          <w:p w14:paraId="7ABBBDDB" w14:textId="77777777" w:rsidR="009F4CE9" w:rsidRPr="00ED0EA5" w:rsidRDefault="009F4CE9" w:rsidP="009F4CE9">
            <w:pPr>
              <w:pStyle w:val="Tabelrij"/>
            </w:pPr>
          </w:p>
        </w:tc>
      </w:tr>
      <w:tr w:rsidR="009F4CE9" w:rsidRPr="00ED0EA5" w14:paraId="65183FE1" w14:textId="77777777" w:rsidTr="001D2A05">
        <w:trPr>
          <w:cantSplit/>
        </w:trPr>
        <w:tc>
          <w:tcPr>
            <w:tcW w:w="476" w:type="dxa"/>
            <w:tcBorders>
              <w:top w:val="single" w:sz="4" w:space="0" w:color="auto"/>
              <w:bottom w:val="single" w:sz="4" w:space="0" w:color="auto"/>
            </w:tcBorders>
          </w:tcPr>
          <w:p w14:paraId="40C5B39B" w14:textId="77777777" w:rsidR="009F4CE9" w:rsidRPr="00ED0EA5" w:rsidRDefault="009F4CE9" w:rsidP="009F4CE9">
            <w:pPr>
              <w:pStyle w:val="Tabelrij"/>
            </w:pPr>
          </w:p>
        </w:tc>
        <w:tc>
          <w:tcPr>
            <w:tcW w:w="284" w:type="dxa"/>
          </w:tcPr>
          <w:p w14:paraId="7B88264F" w14:textId="77777777" w:rsidR="009F4CE9" w:rsidRPr="00ED0EA5" w:rsidRDefault="009F4CE9" w:rsidP="009F4CE9">
            <w:pPr>
              <w:pStyle w:val="Tabelrij"/>
            </w:pPr>
          </w:p>
        </w:tc>
        <w:tc>
          <w:tcPr>
            <w:tcW w:w="941" w:type="dxa"/>
            <w:tcBorders>
              <w:top w:val="single" w:sz="4" w:space="0" w:color="auto"/>
              <w:bottom w:val="single" w:sz="4" w:space="0" w:color="auto"/>
            </w:tcBorders>
          </w:tcPr>
          <w:p w14:paraId="31329F35" w14:textId="77777777" w:rsidR="009F4CE9" w:rsidRPr="00ED0EA5" w:rsidRDefault="009F4CE9" w:rsidP="009F4CE9">
            <w:pPr>
              <w:pStyle w:val="Tabelrij"/>
            </w:pPr>
          </w:p>
        </w:tc>
        <w:tc>
          <w:tcPr>
            <w:tcW w:w="191" w:type="dxa"/>
          </w:tcPr>
          <w:p w14:paraId="7E128D7D" w14:textId="77777777" w:rsidR="009F4CE9" w:rsidRPr="00ED0EA5" w:rsidRDefault="009F4CE9" w:rsidP="009F4CE9">
            <w:pPr>
              <w:pStyle w:val="Tabelrij"/>
            </w:pPr>
          </w:p>
        </w:tc>
        <w:tc>
          <w:tcPr>
            <w:tcW w:w="284" w:type="dxa"/>
          </w:tcPr>
          <w:p w14:paraId="28CB016D" w14:textId="77777777" w:rsidR="009F4CE9" w:rsidRPr="00ED0EA5" w:rsidRDefault="009F4CE9" w:rsidP="009F4CE9">
            <w:pPr>
              <w:pStyle w:val="Tabelrij"/>
            </w:pPr>
          </w:p>
        </w:tc>
        <w:tc>
          <w:tcPr>
            <w:tcW w:w="2936" w:type="dxa"/>
            <w:tcBorders>
              <w:top w:val="single" w:sz="4" w:space="0" w:color="auto"/>
              <w:bottom w:val="single" w:sz="4" w:space="0" w:color="auto"/>
            </w:tcBorders>
          </w:tcPr>
          <w:p w14:paraId="0F028698" w14:textId="77777777" w:rsidR="009F4CE9" w:rsidRPr="00ED0EA5" w:rsidRDefault="009F4CE9" w:rsidP="009F4CE9">
            <w:pPr>
              <w:pStyle w:val="Tabelrij"/>
            </w:pPr>
          </w:p>
        </w:tc>
        <w:tc>
          <w:tcPr>
            <w:tcW w:w="456" w:type="dxa"/>
          </w:tcPr>
          <w:p w14:paraId="6EF24072" w14:textId="77777777" w:rsidR="009F4CE9" w:rsidRPr="00ED0EA5" w:rsidRDefault="009F4CE9" w:rsidP="009F4CE9">
            <w:pPr>
              <w:pStyle w:val="Tabelrij"/>
            </w:pPr>
          </w:p>
        </w:tc>
        <w:tc>
          <w:tcPr>
            <w:tcW w:w="1446" w:type="dxa"/>
            <w:tcBorders>
              <w:top w:val="single" w:sz="4" w:space="0" w:color="auto"/>
              <w:bottom w:val="single" w:sz="4" w:space="0" w:color="auto"/>
            </w:tcBorders>
          </w:tcPr>
          <w:p w14:paraId="5E9F3D57" w14:textId="77777777" w:rsidR="009F4CE9" w:rsidRPr="00ED0EA5" w:rsidRDefault="009F4CE9" w:rsidP="009F4CE9">
            <w:pPr>
              <w:pStyle w:val="Tabelrij"/>
            </w:pPr>
          </w:p>
        </w:tc>
        <w:tc>
          <w:tcPr>
            <w:tcW w:w="284" w:type="dxa"/>
          </w:tcPr>
          <w:p w14:paraId="1E010A0D" w14:textId="77777777" w:rsidR="009F4CE9" w:rsidRPr="00ED0EA5" w:rsidRDefault="009F4CE9" w:rsidP="009F4CE9">
            <w:pPr>
              <w:pStyle w:val="Tabelrij"/>
            </w:pPr>
          </w:p>
        </w:tc>
        <w:tc>
          <w:tcPr>
            <w:tcW w:w="1162" w:type="dxa"/>
            <w:tcBorders>
              <w:top w:val="single" w:sz="4" w:space="0" w:color="auto"/>
              <w:bottom w:val="single" w:sz="4" w:space="0" w:color="auto"/>
            </w:tcBorders>
          </w:tcPr>
          <w:p w14:paraId="28EB473A" w14:textId="77777777" w:rsidR="009F4CE9" w:rsidRPr="00ED0EA5" w:rsidRDefault="009F4CE9" w:rsidP="009F4CE9">
            <w:pPr>
              <w:pStyle w:val="Tabelrij"/>
            </w:pPr>
          </w:p>
        </w:tc>
      </w:tr>
    </w:tbl>
    <w:p w14:paraId="0AF43D22" w14:textId="77777777" w:rsidR="00FE3D20" w:rsidRPr="00ED0EA5" w:rsidRDefault="00FE3D20" w:rsidP="00FE3D20"/>
    <w:p w14:paraId="6E578356" w14:textId="77777777" w:rsidR="00FE3D20" w:rsidRPr="00ED0EA5" w:rsidRDefault="00FE3D20" w:rsidP="00FE3D20">
      <w:bookmarkStart w:id="9" w:name="_GoBack"/>
      <w:bookmarkEnd w:id="9"/>
    </w:p>
    <w:p w14:paraId="2E5669F6" w14:textId="77777777" w:rsidR="00FE3D20" w:rsidRPr="00ED0EA5" w:rsidRDefault="00FE3D20" w:rsidP="00FE3D20"/>
    <w:p w14:paraId="442BD59D" w14:textId="77777777" w:rsidR="00FE3D20" w:rsidRPr="00ED0EA5" w:rsidRDefault="00FE3D20" w:rsidP="00FE3D20"/>
    <w:p w14:paraId="60AEBA4E" w14:textId="77777777" w:rsidR="00FE3D20" w:rsidRPr="00ED0EA5" w:rsidRDefault="00FE3D20" w:rsidP="00FE3D20"/>
    <w:p w14:paraId="2A2E2D1C" w14:textId="77777777" w:rsidR="00FE3D20" w:rsidRPr="00ED0EA5" w:rsidRDefault="00FE3D20" w:rsidP="00FE3D20"/>
    <w:p w14:paraId="48855ECB" w14:textId="77777777" w:rsidR="00FE3D20" w:rsidRPr="00ED0EA5" w:rsidRDefault="00FE3D20" w:rsidP="00FE3D20"/>
    <w:p w14:paraId="3F92607F" w14:textId="77777777" w:rsidR="00FE3D20" w:rsidRPr="00ED0EA5" w:rsidRDefault="00FE3D20" w:rsidP="00FE3D20"/>
    <w:p w14:paraId="6D8CBE4D" w14:textId="77777777" w:rsidR="00FE3D20" w:rsidRPr="00ED0EA5" w:rsidRDefault="00FE3D20" w:rsidP="00FE3D20"/>
    <w:p w14:paraId="4B6D8BD4" w14:textId="77777777" w:rsidR="00FE3D20" w:rsidRPr="00ED0EA5" w:rsidRDefault="00FE3D20" w:rsidP="00FE3D20"/>
    <w:p w14:paraId="449A2798" w14:textId="77777777" w:rsidR="00FE3D20" w:rsidRPr="00ED0EA5" w:rsidRDefault="00FE3D20" w:rsidP="00FE3D20"/>
    <w:p w14:paraId="68EDDB6A" w14:textId="77777777" w:rsidR="00FE3D20" w:rsidRPr="00ED0EA5" w:rsidRDefault="00FE3D20" w:rsidP="00FE3D20"/>
    <w:p w14:paraId="0807729D" w14:textId="77777777" w:rsidR="00FE3D20" w:rsidRPr="00ED0EA5" w:rsidRDefault="00FE3D20" w:rsidP="00FE3D20"/>
    <w:p w14:paraId="20C4A33D" w14:textId="77777777" w:rsidR="00FE3D20" w:rsidRPr="00ED0EA5" w:rsidRDefault="00FE3D20" w:rsidP="00FE3D20"/>
    <w:p w14:paraId="32B72976" w14:textId="77777777" w:rsidR="00FE3D20" w:rsidRPr="00ED0EA5" w:rsidRDefault="00FE3D20" w:rsidP="00FE3D20"/>
    <w:p w14:paraId="37BE6697" w14:textId="77777777" w:rsidR="00FE3D20" w:rsidRPr="00ED0EA5" w:rsidRDefault="00FE3D20" w:rsidP="00FE3D20"/>
    <w:p w14:paraId="1E7276B7" w14:textId="77777777" w:rsidR="00FE3D20" w:rsidRPr="00ED0EA5" w:rsidRDefault="00FE3D20" w:rsidP="00FE3D20"/>
    <w:p w14:paraId="28410560" w14:textId="77777777" w:rsidR="00FE3D20" w:rsidRPr="00ED0EA5" w:rsidRDefault="00FE3D20" w:rsidP="00FE3D20"/>
    <w:p w14:paraId="617804DF" w14:textId="77777777" w:rsidR="00FE3D20" w:rsidRPr="00ED0EA5" w:rsidRDefault="00FE3D20" w:rsidP="00FE3D20"/>
    <w:p w14:paraId="545FC669" w14:textId="77777777" w:rsidR="00FE3D20" w:rsidRPr="00ED0EA5" w:rsidRDefault="00FE3D20" w:rsidP="00FE3D20"/>
    <w:p w14:paraId="794B9D75" w14:textId="77777777" w:rsidR="00FE3D20" w:rsidRPr="00ED0EA5" w:rsidRDefault="00FE3D20" w:rsidP="00FE3D20"/>
    <w:p w14:paraId="64E4803F" w14:textId="77777777" w:rsidR="00FE3D20" w:rsidRPr="00ED0EA5" w:rsidRDefault="00FE3D20" w:rsidP="00FE3D20"/>
    <w:p w14:paraId="2D18DC8F" w14:textId="77777777" w:rsidR="00FE3D20" w:rsidRPr="00ED0EA5" w:rsidRDefault="00FE3D20" w:rsidP="00FE3D20"/>
    <w:p w14:paraId="2DD23477" w14:textId="77777777" w:rsidR="00FE3D20" w:rsidRPr="00ED0EA5" w:rsidRDefault="00FE3D20" w:rsidP="00FE3D20"/>
    <w:p w14:paraId="74337CE3" w14:textId="77777777" w:rsidR="00FE3D20" w:rsidRPr="00ED0EA5" w:rsidRDefault="00FE3D20" w:rsidP="00FE3D20"/>
    <w:p w14:paraId="764B117D" w14:textId="77777777" w:rsidR="00FE3D20" w:rsidRPr="00ED0EA5" w:rsidRDefault="00FE3D20" w:rsidP="00FE3D20"/>
    <w:p w14:paraId="38EAE05F" w14:textId="77777777" w:rsidR="00FE3D20" w:rsidRPr="00ED0EA5" w:rsidRDefault="00FE3D20" w:rsidP="00FE3D20"/>
    <w:p w14:paraId="290E39A3" w14:textId="77777777" w:rsidR="009E2391" w:rsidRPr="00ED0EA5" w:rsidRDefault="009E2391" w:rsidP="009E2391">
      <w:pPr>
        <w:pStyle w:val="Kop1"/>
      </w:pPr>
      <w:r w:rsidRPr="00ED0EA5">
        <w:lastRenderedPageBreak/>
        <w:t>Introductie</w:t>
      </w:r>
      <w:bookmarkEnd w:id="4"/>
      <w:bookmarkEnd w:id="5"/>
    </w:p>
    <w:p w14:paraId="7613637A" w14:textId="0BD05692" w:rsidR="009E2391" w:rsidRPr="00ED0EA5" w:rsidRDefault="009E2391" w:rsidP="009E2391">
      <w:r w:rsidRPr="00ED0EA5">
        <w:t>Dit document bevat de eisen voor de aanlevering va</w:t>
      </w:r>
      <w:r w:rsidR="00DE6D51" w:rsidRPr="00ED0EA5">
        <w:t>n de meetdataset Bovenleidingsbeeld</w:t>
      </w:r>
      <w:r w:rsidRPr="00ED0EA5">
        <w:t xml:space="preserve"> zoals gespecificeerd in [Ref.S1]</w:t>
      </w:r>
    </w:p>
    <w:p w14:paraId="60DC4823" w14:textId="77777777" w:rsidR="009E2391" w:rsidRPr="00ED0EA5" w:rsidRDefault="009E2391" w:rsidP="009E2391"/>
    <w:p w14:paraId="7DC85A7A" w14:textId="77777777" w:rsidR="009E2391" w:rsidRPr="00ED0EA5" w:rsidRDefault="009E2391" w:rsidP="009E2391"/>
    <w:p w14:paraId="0A43EC84" w14:textId="77777777" w:rsidR="009E2391" w:rsidRPr="00ED0EA5" w:rsidRDefault="009E2391" w:rsidP="009E2391"/>
    <w:p w14:paraId="6AD53088" w14:textId="77777777" w:rsidR="009E2391" w:rsidRPr="00ED0EA5" w:rsidRDefault="009E2391" w:rsidP="009E2391">
      <w:pPr>
        <w:pStyle w:val="Kop1"/>
      </w:pPr>
      <w:bookmarkStart w:id="10" w:name="_Toc484531248"/>
      <w:r w:rsidRPr="00ED0EA5">
        <w:t>Referenties &amp; Definities</w:t>
      </w:r>
      <w:bookmarkEnd w:id="10"/>
    </w:p>
    <w:p w14:paraId="0FB3D489" w14:textId="73E911A0" w:rsidR="009E2391" w:rsidRPr="00ED0EA5" w:rsidRDefault="009E2391" w:rsidP="009E2391">
      <w:r w:rsidRPr="00ED0EA5">
        <w:t>De productcode voor deze dataset is: BVLBLD-T</w:t>
      </w:r>
    </w:p>
    <w:p w14:paraId="00ED3A4E" w14:textId="77777777" w:rsidR="009E2391" w:rsidRPr="00ED0EA5" w:rsidRDefault="009E2391" w:rsidP="009E2391"/>
    <w:p w14:paraId="27E26E19" w14:textId="77777777" w:rsidR="009E2391" w:rsidRPr="00ED0EA5" w:rsidRDefault="009E2391" w:rsidP="009E2391">
      <w:pPr>
        <w:pStyle w:val="Kop3"/>
        <w:numPr>
          <w:ilvl w:val="0"/>
          <w:numId w:val="0"/>
        </w:numPr>
        <w:overflowPunct w:val="0"/>
        <w:autoSpaceDE w:val="0"/>
        <w:autoSpaceDN w:val="0"/>
        <w:adjustRightInd w:val="0"/>
        <w:spacing w:line="240" w:lineRule="auto"/>
        <w:textAlignment w:val="baseline"/>
        <w:rPr>
          <w:b w:val="0"/>
        </w:rPr>
      </w:pPr>
      <w:r w:rsidRPr="00ED0EA5">
        <w:rPr>
          <w:b w:val="0"/>
        </w:rPr>
        <w:t xml:space="preserve">De volgende algemene referenties (aangegeven met een A) gelden voor elke specifieke dataset. </w:t>
      </w:r>
    </w:p>
    <w:p w14:paraId="34A66B8F" w14:textId="77777777" w:rsidR="009E2391" w:rsidRPr="00ED0EA5" w:rsidRDefault="009E2391" w:rsidP="009E2391">
      <w:pPr>
        <w:pStyle w:val="Lijstalinea"/>
        <w:numPr>
          <w:ilvl w:val="0"/>
          <w:numId w:val="23"/>
        </w:numPr>
      </w:pPr>
      <w:r w:rsidRPr="00ED0EA5">
        <w:t>Annex 4 Specificatie levering - Algemeen trein baan</w:t>
      </w:r>
    </w:p>
    <w:p w14:paraId="6F790DF2" w14:textId="77777777" w:rsidR="009E2391" w:rsidRPr="00ED0EA5" w:rsidRDefault="009E2391" w:rsidP="009E2391">
      <w:pPr>
        <w:pStyle w:val="Lijstalinea"/>
        <w:numPr>
          <w:ilvl w:val="0"/>
          <w:numId w:val="23"/>
        </w:numPr>
        <w:overflowPunct w:val="0"/>
        <w:autoSpaceDE w:val="0"/>
        <w:autoSpaceDN w:val="0"/>
        <w:adjustRightInd w:val="0"/>
        <w:spacing w:line="240" w:lineRule="auto"/>
        <w:contextualSpacing w:val="0"/>
        <w:textAlignment w:val="baseline"/>
        <w:rPr>
          <w:rFonts w:cs="Arial"/>
        </w:rPr>
      </w:pPr>
      <w:r w:rsidRPr="00ED0EA5">
        <w:rPr>
          <w:rFonts w:cs="Arial"/>
        </w:rPr>
        <w:t>Codes en Lijsten</w:t>
      </w:r>
    </w:p>
    <w:p w14:paraId="1218FFEE" w14:textId="34F4E99C" w:rsidR="009E2391" w:rsidRPr="005A6144" w:rsidRDefault="005A6144" w:rsidP="005A6144">
      <w:pPr>
        <w:overflowPunct w:val="0"/>
        <w:autoSpaceDE w:val="0"/>
        <w:autoSpaceDN w:val="0"/>
        <w:adjustRightInd w:val="0"/>
        <w:spacing w:line="240" w:lineRule="auto"/>
        <w:ind w:left="1068"/>
        <w:textAlignment w:val="baseline"/>
        <w:rPr>
          <w:rFonts w:cs="Arial"/>
          <w:lang w:val="en-US"/>
        </w:rPr>
      </w:pPr>
      <w:r w:rsidRPr="005A6144">
        <w:rPr>
          <w:rFonts w:cs="Arial"/>
          <w:lang w:val="en-US"/>
        </w:rPr>
        <w:t>[Ref.A4]</w:t>
      </w:r>
      <w:r w:rsidRPr="005A6144">
        <w:rPr>
          <w:rFonts w:cs="Arial"/>
          <w:lang w:val="en-US"/>
        </w:rPr>
        <w:tab/>
        <w:t>FO-Automated import - Appendix - Scanning Interval</w:t>
      </w:r>
    </w:p>
    <w:p w14:paraId="3340EEB1" w14:textId="77777777" w:rsidR="005A6144" w:rsidRPr="005A6144" w:rsidRDefault="005A6144" w:rsidP="009E2391">
      <w:pPr>
        <w:rPr>
          <w:lang w:val="en-US"/>
        </w:rPr>
      </w:pPr>
    </w:p>
    <w:p w14:paraId="641F04AE" w14:textId="77777777" w:rsidR="009E2391" w:rsidRPr="00ED0EA5" w:rsidRDefault="009E2391" w:rsidP="009E2391">
      <w:pPr>
        <w:pStyle w:val="Kop3"/>
        <w:numPr>
          <w:ilvl w:val="0"/>
          <w:numId w:val="0"/>
        </w:numPr>
        <w:rPr>
          <w:b w:val="0"/>
          <w:bCs/>
        </w:rPr>
      </w:pPr>
      <w:r w:rsidRPr="00ED0EA5">
        <w:rPr>
          <w:b w:val="0"/>
        </w:rPr>
        <w:t xml:space="preserve">De volgende aanvullende referenties (aangegeven met een S) zijn specifiek voor deze dataset van toepassing. </w:t>
      </w:r>
    </w:p>
    <w:p w14:paraId="15038265" w14:textId="3483129F" w:rsidR="009E2391" w:rsidRPr="00ED0EA5" w:rsidRDefault="009E2391" w:rsidP="009E2391">
      <w:pPr>
        <w:pStyle w:val="Kop2"/>
        <w:numPr>
          <w:ilvl w:val="0"/>
          <w:numId w:val="22"/>
        </w:numPr>
        <w:overflowPunct w:val="0"/>
        <w:autoSpaceDE w:val="0"/>
        <w:autoSpaceDN w:val="0"/>
        <w:adjustRightInd w:val="0"/>
        <w:spacing w:after="60" w:line="240" w:lineRule="auto"/>
        <w:ind w:left="1418"/>
        <w:textAlignment w:val="baseline"/>
        <w:rPr>
          <w:b w:val="0"/>
        </w:rPr>
      </w:pPr>
      <w:r w:rsidRPr="00ED0EA5">
        <w:rPr>
          <w:b w:val="0"/>
        </w:rPr>
        <w:t>Annex 2 Specif</w:t>
      </w:r>
      <w:r w:rsidR="00FE3D20" w:rsidRPr="00ED0EA5">
        <w:rPr>
          <w:b w:val="0"/>
        </w:rPr>
        <w:t xml:space="preserve">icatie parameters – </w:t>
      </w:r>
      <w:r w:rsidRPr="00ED0EA5">
        <w:rPr>
          <w:b w:val="0"/>
        </w:rPr>
        <w:t>Bovenleiding</w:t>
      </w:r>
      <w:r w:rsidR="0092071D" w:rsidRPr="00ED0EA5">
        <w:rPr>
          <w:b w:val="0"/>
        </w:rPr>
        <w:t>s</w:t>
      </w:r>
      <w:r w:rsidRPr="00ED0EA5">
        <w:rPr>
          <w:b w:val="0"/>
        </w:rPr>
        <w:t>beeld</w:t>
      </w:r>
    </w:p>
    <w:p w14:paraId="21DEC7AB" w14:textId="77777777" w:rsidR="009E2391" w:rsidRPr="00ED0EA5" w:rsidRDefault="009E2391" w:rsidP="009E2391"/>
    <w:p w14:paraId="7A9EAAA8" w14:textId="77777777" w:rsidR="009E2391" w:rsidRPr="00ED0EA5" w:rsidRDefault="009E2391" w:rsidP="009E2391"/>
    <w:p w14:paraId="3E7CC5AA" w14:textId="77777777" w:rsidR="002D6E7B" w:rsidRPr="00ED0EA5" w:rsidRDefault="002D6E7B" w:rsidP="009E2391">
      <w:pPr>
        <w:pStyle w:val="Kop1"/>
      </w:pPr>
      <w:r w:rsidRPr="00ED0EA5">
        <w:t>Algemene eisen</w:t>
      </w:r>
      <w:bookmarkEnd w:id="6"/>
      <w:bookmarkEnd w:id="7"/>
    </w:p>
    <w:p w14:paraId="1EB134E9" w14:textId="77777777" w:rsidR="009E2391" w:rsidRPr="00ED0EA5" w:rsidRDefault="009E2391" w:rsidP="009E2391">
      <w:pPr>
        <w:pStyle w:val="Kop2"/>
        <w:numPr>
          <w:ilvl w:val="0"/>
          <w:numId w:val="0"/>
        </w:numPr>
        <w:rPr>
          <w:b w:val="0"/>
        </w:rPr>
      </w:pPr>
      <w:r w:rsidRPr="00ED0EA5">
        <w:rPr>
          <w:b w:val="0"/>
        </w:rPr>
        <w:t>In het bestand worden een aantal parameters geleverd die niet voortkomen uit de meting of analyse. Deze parameters worden gebruikt voor de juiste verwerking van de levering aan BBMS en bijbehorende contractuele en administratieve processen en zijn gedefinieerd in [Ref.A1], hoofdstuk 3.</w:t>
      </w:r>
    </w:p>
    <w:p w14:paraId="45814D05" w14:textId="77777777" w:rsidR="00333D59" w:rsidRPr="00ED0EA5" w:rsidRDefault="00333D59" w:rsidP="009E2391"/>
    <w:p w14:paraId="67E55484" w14:textId="77777777" w:rsidR="009E2391" w:rsidRPr="00ED0EA5" w:rsidRDefault="009E2391" w:rsidP="009E2391"/>
    <w:p w14:paraId="28CA4775" w14:textId="67E61D3F" w:rsidR="009E2391" w:rsidRPr="00ED0EA5" w:rsidRDefault="000233F4" w:rsidP="009E2391">
      <w:pPr>
        <w:pStyle w:val="Kop1"/>
        <w:ind w:hanging="266"/>
      </w:pPr>
      <w:bookmarkStart w:id="11" w:name="_Toc469475450"/>
      <w:bookmarkEnd w:id="8"/>
      <w:r w:rsidRPr="00ED0EA5">
        <w:t>Bestand Bovenleidings</w:t>
      </w:r>
      <w:r w:rsidR="009E2391" w:rsidRPr="00ED0EA5">
        <w:t>beeld Referentiefile</w:t>
      </w:r>
      <w:bookmarkEnd w:id="11"/>
    </w:p>
    <w:p w14:paraId="73242745" w14:textId="77777777" w:rsidR="009E2391" w:rsidRPr="00ED0EA5" w:rsidRDefault="009E2391" w:rsidP="009E2391">
      <w:pPr>
        <w:pStyle w:val="Kop2"/>
      </w:pPr>
      <w:bookmarkStart w:id="12" w:name="_Toc469475451"/>
      <w:r w:rsidRPr="00ED0EA5">
        <w:t>Definitie</w:t>
      </w:r>
      <w:bookmarkEnd w:id="12"/>
      <w:r w:rsidRPr="00ED0EA5">
        <w:t xml:space="preserve"> bestand</w:t>
      </w:r>
    </w:p>
    <w:p w14:paraId="4D03851E" w14:textId="3449B2E6" w:rsidR="009E2391" w:rsidRPr="00ED0EA5" w:rsidRDefault="009E2391" w:rsidP="009E2391">
      <w:r w:rsidRPr="00ED0EA5">
        <w:t xml:space="preserve">De naamcode voor de levering van dit bestand is: </w:t>
      </w:r>
      <w:proofErr w:type="spellStart"/>
      <w:r w:rsidRPr="00ED0EA5">
        <w:t>meetr</w:t>
      </w:r>
      <w:r w:rsidR="00BE76D7">
        <w:t>un</w:t>
      </w:r>
      <w:proofErr w:type="spellEnd"/>
    </w:p>
    <w:p w14:paraId="1B169DE7" w14:textId="77777777" w:rsidR="009E2391" w:rsidRPr="00ED0EA5" w:rsidRDefault="009E2391" w:rsidP="009E2391"/>
    <w:p w14:paraId="4DB45DC4" w14:textId="77777777" w:rsidR="009E2391" w:rsidRPr="00ED0EA5" w:rsidRDefault="009E2391" w:rsidP="009E2391"/>
    <w:p w14:paraId="1B7E008C" w14:textId="77777777" w:rsidR="009E2391" w:rsidRPr="00ED0EA5" w:rsidRDefault="009E2391" w:rsidP="009E2391">
      <w:pPr>
        <w:pStyle w:val="Kop2"/>
      </w:pPr>
      <w:r w:rsidRPr="00ED0EA5">
        <w:t>Inhoud bestand</w:t>
      </w:r>
    </w:p>
    <w:p w14:paraId="7268E399" w14:textId="77777777" w:rsidR="009E2391" w:rsidRPr="00ED0EA5" w:rsidRDefault="009E2391" w:rsidP="009E2391">
      <w:r w:rsidRPr="00ED0EA5">
        <w:t>Elk geleverd databestand bevat de kolommen zoals gedefinieerd in onderstaande tabel.</w:t>
      </w:r>
    </w:p>
    <w:tbl>
      <w:tblPr>
        <w:tblW w:w="8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418"/>
        <w:gridCol w:w="992"/>
        <w:gridCol w:w="674"/>
        <w:gridCol w:w="992"/>
        <w:gridCol w:w="1878"/>
        <w:gridCol w:w="2126"/>
      </w:tblGrid>
      <w:tr w:rsidR="00D71708" w:rsidRPr="00ED0EA5" w14:paraId="51DC453D" w14:textId="77777777" w:rsidTr="000A0629">
        <w:tc>
          <w:tcPr>
            <w:tcW w:w="709" w:type="dxa"/>
          </w:tcPr>
          <w:p w14:paraId="2F2F8355" w14:textId="77777777" w:rsidR="00D71708" w:rsidRPr="00ED0EA5" w:rsidRDefault="00D71708" w:rsidP="000A0629">
            <w:pPr>
              <w:rPr>
                <w:rFonts w:cs="Arial"/>
                <w:b/>
                <w:sz w:val="16"/>
                <w:szCs w:val="16"/>
              </w:rPr>
            </w:pPr>
            <w:proofErr w:type="spellStart"/>
            <w:r w:rsidRPr="00ED0EA5">
              <w:rPr>
                <w:rFonts w:cs="Arial"/>
                <w:b/>
                <w:sz w:val="16"/>
                <w:szCs w:val="16"/>
              </w:rPr>
              <w:t>Nr</w:t>
            </w:r>
            <w:proofErr w:type="spellEnd"/>
          </w:p>
        </w:tc>
        <w:tc>
          <w:tcPr>
            <w:tcW w:w="1418" w:type="dxa"/>
          </w:tcPr>
          <w:p w14:paraId="4CCE30A4" w14:textId="77777777" w:rsidR="00D71708" w:rsidRPr="00ED0EA5" w:rsidRDefault="00D71708" w:rsidP="000A0629">
            <w:pPr>
              <w:rPr>
                <w:rFonts w:cs="Arial"/>
                <w:b/>
                <w:sz w:val="16"/>
                <w:szCs w:val="16"/>
              </w:rPr>
            </w:pPr>
            <w:r w:rsidRPr="00ED0EA5">
              <w:rPr>
                <w:rFonts w:cs="Arial"/>
                <w:b/>
                <w:sz w:val="16"/>
                <w:szCs w:val="16"/>
              </w:rPr>
              <w:t>Kolomnaam</w:t>
            </w:r>
          </w:p>
        </w:tc>
        <w:tc>
          <w:tcPr>
            <w:tcW w:w="992" w:type="dxa"/>
          </w:tcPr>
          <w:p w14:paraId="1D2CD879" w14:textId="77777777" w:rsidR="00D71708" w:rsidRPr="00ED0EA5" w:rsidRDefault="00D71708" w:rsidP="000A0629">
            <w:pPr>
              <w:jc w:val="center"/>
              <w:rPr>
                <w:rFonts w:cs="Arial"/>
                <w:b/>
                <w:sz w:val="16"/>
                <w:szCs w:val="16"/>
              </w:rPr>
            </w:pPr>
            <w:r w:rsidRPr="00ED0EA5">
              <w:rPr>
                <w:rFonts w:cs="Arial"/>
                <w:b/>
                <w:sz w:val="16"/>
                <w:szCs w:val="16"/>
              </w:rPr>
              <w:t>Type variabele</w:t>
            </w:r>
          </w:p>
        </w:tc>
        <w:tc>
          <w:tcPr>
            <w:tcW w:w="674" w:type="dxa"/>
          </w:tcPr>
          <w:p w14:paraId="5C796C14" w14:textId="77777777" w:rsidR="00D71708" w:rsidRPr="00ED0EA5" w:rsidRDefault="00D71708" w:rsidP="000A0629">
            <w:pPr>
              <w:jc w:val="center"/>
              <w:rPr>
                <w:rFonts w:cs="Arial"/>
                <w:b/>
                <w:sz w:val="16"/>
                <w:szCs w:val="16"/>
              </w:rPr>
            </w:pPr>
            <w:proofErr w:type="spellStart"/>
            <w:r w:rsidRPr="00ED0EA5">
              <w:rPr>
                <w:rFonts w:cs="Arial"/>
                <w:b/>
                <w:sz w:val="16"/>
                <w:szCs w:val="16"/>
              </w:rPr>
              <w:t>Een-heid</w:t>
            </w:r>
            <w:proofErr w:type="spellEnd"/>
          </w:p>
        </w:tc>
        <w:tc>
          <w:tcPr>
            <w:tcW w:w="992" w:type="dxa"/>
          </w:tcPr>
          <w:p w14:paraId="3934181A" w14:textId="77777777" w:rsidR="00D71708" w:rsidRPr="00ED0EA5" w:rsidRDefault="00D71708" w:rsidP="000A0629">
            <w:pPr>
              <w:jc w:val="center"/>
              <w:rPr>
                <w:rFonts w:cs="Arial"/>
                <w:b/>
                <w:sz w:val="16"/>
                <w:szCs w:val="16"/>
              </w:rPr>
            </w:pPr>
            <w:r w:rsidRPr="00ED0EA5">
              <w:rPr>
                <w:rFonts w:cs="Arial"/>
                <w:b/>
                <w:sz w:val="16"/>
                <w:szCs w:val="16"/>
              </w:rPr>
              <w:t>Verplicht veld</w:t>
            </w:r>
          </w:p>
        </w:tc>
        <w:tc>
          <w:tcPr>
            <w:tcW w:w="1878" w:type="dxa"/>
          </w:tcPr>
          <w:p w14:paraId="1E8D794F" w14:textId="77777777" w:rsidR="00D71708" w:rsidRPr="00ED0EA5" w:rsidRDefault="00D71708" w:rsidP="000A0629">
            <w:pPr>
              <w:jc w:val="center"/>
              <w:rPr>
                <w:rFonts w:cs="Arial"/>
                <w:b/>
                <w:sz w:val="16"/>
                <w:szCs w:val="16"/>
              </w:rPr>
            </w:pPr>
            <w:r>
              <w:rPr>
                <w:rStyle w:val="normaltextrun"/>
                <w:rFonts w:ascii="Calibri" w:hAnsi="Calibri" w:cs="Calibri"/>
                <w:b/>
                <w:bCs/>
                <w:color w:val="000000"/>
                <w:sz w:val="16"/>
                <w:szCs w:val="16"/>
              </w:rPr>
              <w:t>Ongeldig (9999); </w:t>
            </w:r>
            <w:proofErr w:type="spellStart"/>
            <w:r>
              <w:rPr>
                <w:rStyle w:val="spellingerror"/>
                <w:rFonts w:ascii="Calibri" w:hAnsi="Calibri" w:cs="Calibri"/>
                <w:b/>
                <w:bCs/>
                <w:color w:val="000000"/>
                <w:sz w:val="16"/>
                <w:szCs w:val="16"/>
              </w:rPr>
              <w:t>NvT</w:t>
            </w:r>
            <w:proofErr w:type="spellEnd"/>
            <w:r>
              <w:rPr>
                <w:rStyle w:val="normaltextrun"/>
                <w:rFonts w:ascii="Calibri" w:hAnsi="Calibri" w:cs="Calibri"/>
                <w:b/>
                <w:bCs/>
                <w:color w:val="000000"/>
                <w:sz w:val="16"/>
                <w:szCs w:val="16"/>
              </w:rPr>
              <w:t> (9997) toegestaan</w:t>
            </w:r>
          </w:p>
        </w:tc>
        <w:tc>
          <w:tcPr>
            <w:tcW w:w="2126" w:type="dxa"/>
          </w:tcPr>
          <w:p w14:paraId="347399B3" w14:textId="77777777" w:rsidR="00D71708" w:rsidRPr="00ED0EA5" w:rsidRDefault="00D71708" w:rsidP="000A0629">
            <w:pPr>
              <w:rPr>
                <w:rFonts w:cs="Arial"/>
                <w:b/>
                <w:sz w:val="16"/>
                <w:szCs w:val="16"/>
              </w:rPr>
            </w:pPr>
            <w:r w:rsidRPr="00ED0EA5">
              <w:rPr>
                <w:rFonts w:cs="Arial"/>
                <w:b/>
                <w:sz w:val="16"/>
                <w:szCs w:val="16"/>
              </w:rPr>
              <w:t>Controles</w:t>
            </w:r>
          </w:p>
        </w:tc>
      </w:tr>
      <w:tr w:rsidR="00D71708" w:rsidRPr="00ED0EA5" w14:paraId="49540E0F" w14:textId="77777777" w:rsidTr="000A0629">
        <w:tc>
          <w:tcPr>
            <w:tcW w:w="709" w:type="dxa"/>
          </w:tcPr>
          <w:p w14:paraId="0A590D81" w14:textId="77777777" w:rsidR="00D71708" w:rsidRPr="00ED0EA5" w:rsidRDefault="00D71708" w:rsidP="000A0629">
            <w:pPr>
              <w:rPr>
                <w:sz w:val="16"/>
                <w:szCs w:val="16"/>
              </w:rPr>
            </w:pPr>
            <w:r w:rsidRPr="00ED0EA5">
              <w:rPr>
                <w:sz w:val="16"/>
                <w:szCs w:val="16"/>
              </w:rPr>
              <w:t>1 t/m X</w:t>
            </w:r>
          </w:p>
        </w:tc>
        <w:tc>
          <w:tcPr>
            <w:tcW w:w="8080" w:type="dxa"/>
            <w:gridSpan w:val="6"/>
          </w:tcPr>
          <w:p w14:paraId="1567C743" w14:textId="77777777" w:rsidR="00D71708" w:rsidRPr="00ED0EA5" w:rsidRDefault="00D71708" w:rsidP="000A0629">
            <w:pPr>
              <w:rPr>
                <w:sz w:val="16"/>
                <w:szCs w:val="16"/>
              </w:rPr>
            </w:pPr>
            <w:r w:rsidRPr="00ED0EA5">
              <w:rPr>
                <w:sz w:val="16"/>
                <w:szCs w:val="16"/>
              </w:rPr>
              <w:t>De kolommen zoals beschreven in [Ref.A1], hoofdstuk 6. X is het aantal kolommen wat daar gedefinieerd is.</w:t>
            </w:r>
          </w:p>
        </w:tc>
      </w:tr>
      <w:tr w:rsidR="00D71708" w:rsidRPr="00ED0EA5" w14:paraId="7C647DB6" w14:textId="77777777" w:rsidTr="000A0629">
        <w:tc>
          <w:tcPr>
            <w:tcW w:w="709" w:type="dxa"/>
          </w:tcPr>
          <w:p w14:paraId="38AC428C" w14:textId="77777777" w:rsidR="00D71708" w:rsidRPr="00ED0EA5" w:rsidRDefault="00D71708" w:rsidP="000A0629">
            <w:pPr>
              <w:rPr>
                <w:sz w:val="16"/>
                <w:szCs w:val="16"/>
              </w:rPr>
            </w:pPr>
            <w:r w:rsidRPr="00ED0EA5">
              <w:rPr>
                <w:sz w:val="16"/>
                <w:szCs w:val="16"/>
              </w:rPr>
              <w:t>X+1</w:t>
            </w:r>
          </w:p>
        </w:tc>
        <w:tc>
          <w:tcPr>
            <w:tcW w:w="1418" w:type="dxa"/>
          </w:tcPr>
          <w:p w14:paraId="4381BA51" w14:textId="77777777" w:rsidR="00D71708" w:rsidRPr="00ED0EA5" w:rsidRDefault="00D71708" w:rsidP="000A0629">
            <w:pPr>
              <w:rPr>
                <w:rFonts w:cs="Arial"/>
                <w:sz w:val="16"/>
                <w:szCs w:val="16"/>
              </w:rPr>
            </w:pPr>
            <w:proofErr w:type="spellStart"/>
            <w:r w:rsidRPr="00ED0EA5">
              <w:rPr>
                <w:rFonts w:cs="Arial"/>
                <w:sz w:val="16"/>
                <w:szCs w:val="16"/>
              </w:rPr>
              <w:t>Pad_filenaam</w:t>
            </w:r>
            <w:proofErr w:type="spellEnd"/>
          </w:p>
        </w:tc>
        <w:tc>
          <w:tcPr>
            <w:tcW w:w="992" w:type="dxa"/>
          </w:tcPr>
          <w:p w14:paraId="62D59DE0" w14:textId="77777777" w:rsidR="00D71708" w:rsidRPr="00ED0EA5" w:rsidRDefault="00D71708" w:rsidP="000A0629">
            <w:pPr>
              <w:jc w:val="center"/>
              <w:rPr>
                <w:rFonts w:cs="Arial"/>
                <w:sz w:val="16"/>
                <w:szCs w:val="16"/>
              </w:rPr>
            </w:pPr>
            <w:r w:rsidRPr="00ED0EA5">
              <w:rPr>
                <w:rFonts w:cs="Arial"/>
                <w:sz w:val="16"/>
                <w:szCs w:val="16"/>
              </w:rPr>
              <w:t>Tekst</w:t>
            </w:r>
          </w:p>
        </w:tc>
        <w:tc>
          <w:tcPr>
            <w:tcW w:w="674" w:type="dxa"/>
          </w:tcPr>
          <w:p w14:paraId="38167C28" w14:textId="77777777" w:rsidR="00D71708" w:rsidRPr="00ED0EA5" w:rsidRDefault="00D71708" w:rsidP="000A0629">
            <w:pPr>
              <w:jc w:val="center"/>
              <w:rPr>
                <w:rFonts w:cs="Arial"/>
                <w:sz w:val="16"/>
                <w:szCs w:val="16"/>
              </w:rPr>
            </w:pPr>
            <w:r w:rsidRPr="00ED0EA5">
              <w:rPr>
                <w:rFonts w:cs="Arial"/>
                <w:sz w:val="16"/>
                <w:szCs w:val="16"/>
              </w:rPr>
              <w:t>-</w:t>
            </w:r>
          </w:p>
        </w:tc>
        <w:tc>
          <w:tcPr>
            <w:tcW w:w="992" w:type="dxa"/>
          </w:tcPr>
          <w:p w14:paraId="51A5E5F1" w14:textId="77777777" w:rsidR="00D71708" w:rsidRPr="00ED0EA5" w:rsidRDefault="00D71708" w:rsidP="000A0629">
            <w:pPr>
              <w:jc w:val="center"/>
              <w:rPr>
                <w:rFonts w:cs="Arial"/>
                <w:sz w:val="16"/>
                <w:szCs w:val="16"/>
              </w:rPr>
            </w:pPr>
            <w:r>
              <w:rPr>
                <w:rFonts w:cs="Arial"/>
                <w:sz w:val="16"/>
                <w:szCs w:val="16"/>
              </w:rPr>
              <w:t>Nee</w:t>
            </w:r>
          </w:p>
        </w:tc>
        <w:tc>
          <w:tcPr>
            <w:tcW w:w="1878" w:type="dxa"/>
          </w:tcPr>
          <w:p w14:paraId="64733F77" w14:textId="77777777" w:rsidR="00D71708" w:rsidRPr="00ED0EA5" w:rsidRDefault="00D71708" w:rsidP="000A0629">
            <w:pPr>
              <w:jc w:val="center"/>
              <w:rPr>
                <w:rFonts w:cs="Arial"/>
                <w:sz w:val="16"/>
                <w:szCs w:val="16"/>
              </w:rPr>
            </w:pPr>
            <w:r>
              <w:rPr>
                <w:sz w:val="16"/>
                <w:szCs w:val="16"/>
              </w:rPr>
              <w:t>Nee; Nee</w:t>
            </w:r>
          </w:p>
        </w:tc>
        <w:tc>
          <w:tcPr>
            <w:tcW w:w="2126" w:type="dxa"/>
          </w:tcPr>
          <w:p w14:paraId="3456AE2B" w14:textId="77777777" w:rsidR="00D71708" w:rsidRPr="00ED0EA5" w:rsidRDefault="00D71708" w:rsidP="000A0629">
            <w:pPr>
              <w:rPr>
                <w:rFonts w:cs="Arial"/>
                <w:sz w:val="16"/>
                <w:szCs w:val="16"/>
              </w:rPr>
            </w:pPr>
            <w:r w:rsidRPr="00ED0EA5">
              <w:rPr>
                <w:rFonts w:cs="Arial"/>
                <w:sz w:val="16"/>
                <w:szCs w:val="16"/>
              </w:rPr>
              <w:t>Bestaand pad en bestand is aanwezig</w:t>
            </w:r>
          </w:p>
        </w:tc>
      </w:tr>
      <w:tr w:rsidR="00D71708" w:rsidRPr="00ED0EA5" w14:paraId="005CDDBF" w14:textId="77777777" w:rsidTr="000A0629">
        <w:tc>
          <w:tcPr>
            <w:tcW w:w="709" w:type="dxa"/>
          </w:tcPr>
          <w:p w14:paraId="3637A402" w14:textId="77777777" w:rsidR="00D71708" w:rsidRPr="00ED0EA5" w:rsidRDefault="00D71708" w:rsidP="000A0629">
            <w:pPr>
              <w:rPr>
                <w:sz w:val="16"/>
                <w:szCs w:val="16"/>
              </w:rPr>
            </w:pPr>
            <w:r w:rsidRPr="00ED0EA5">
              <w:rPr>
                <w:sz w:val="16"/>
                <w:szCs w:val="16"/>
              </w:rPr>
              <w:t>X+2</w:t>
            </w:r>
          </w:p>
        </w:tc>
        <w:tc>
          <w:tcPr>
            <w:tcW w:w="1418" w:type="dxa"/>
          </w:tcPr>
          <w:p w14:paraId="0F9BA1FE" w14:textId="77777777" w:rsidR="00D71708" w:rsidRPr="00ED0EA5" w:rsidRDefault="00D71708" w:rsidP="000A0629">
            <w:pPr>
              <w:rPr>
                <w:rFonts w:cs="Arial"/>
                <w:sz w:val="16"/>
                <w:szCs w:val="16"/>
              </w:rPr>
            </w:pPr>
            <w:proofErr w:type="spellStart"/>
            <w:r w:rsidRPr="00ED0EA5">
              <w:rPr>
                <w:rFonts w:cs="Arial"/>
                <w:sz w:val="16"/>
                <w:szCs w:val="16"/>
              </w:rPr>
              <w:t>Dagnacht</w:t>
            </w:r>
            <w:proofErr w:type="spellEnd"/>
          </w:p>
        </w:tc>
        <w:tc>
          <w:tcPr>
            <w:tcW w:w="992" w:type="dxa"/>
          </w:tcPr>
          <w:p w14:paraId="60A248C4" w14:textId="77777777" w:rsidR="00D71708" w:rsidRPr="00ED0EA5" w:rsidRDefault="00D71708" w:rsidP="000A0629">
            <w:pPr>
              <w:jc w:val="center"/>
              <w:rPr>
                <w:rFonts w:cs="Arial"/>
                <w:sz w:val="16"/>
                <w:szCs w:val="16"/>
              </w:rPr>
            </w:pPr>
            <w:r w:rsidRPr="00ED0EA5">
              <w:rPr>
                <w:rFonts w:cs="Arial"/>
                <w:sz w:val="16"/>
                <w:szCs w:val="16"/>
              </w:rPr>
              <w:t>Code</w:t>
            </w:r>
          </w:p>
        </w:tc>
        <w:tc>
          <w:tcPr>
            <w:tcW w:w="674" w:type="dxa"/>
          </w:tcPr>
          <w:p w14:paraId="4CCE6995" w14:textId="77777777" w:rsidR="00D71708" w:rsidRPr="00ED0EA5" w:rsidRDefault="00D71708" w:rsidP="000A0629">
            <w:pPr>
              <w:jc w:val="center"/>
              <w:rPr>
                <w:rFonts w:cs="Arial"/>
                <w:sz w:val="16"/>
                <w:szCs w:val="16"/>
              </w:rPr>
            </w:pPr>
            <w:r w:rsidRPr="00ED0EA5">
              <w:rPr>
                <w:rFonts w:cs="Arial"/>
                <w:sz w:val="16"/>
                <w:szCs w:val="16"/>
              </w:rPr>
              <w:t>-</w:t>
            </w:r>
          </w:p>
        </w:tc>
        <w:tc>
          <w:tcPr>
            <w:tcW w:w="992" w:type="dxa"/>
          </w:tcPr>
          <w:p w14:paraId="25B565ED" w14:textId="77777777" w:rsidR="00D71708" w:rsidRPr="00ED0EA5" w:rsidRDefault="00D71708" w:rsidP="000A0629">
            <w:pPr>
              <w:jc w:val="center"/>
              <w:rPr>
                <w:rFonts w:cs="Arial"/>
                <w:sz w:val="16"/>
                <w:szCs w:val="16"/>
              </w:rPr>
            </w:pPr>
            <w:r w:rsidRPr="00ED0EA5">
              <w:rPr>
                <w:rFonts w:cs="Arial"/>
                <w:sz w:val="16"/>
                <w:szCs w:val="16"/>
              </w:rPr>
              <w:t>Ja</w:t>
            </w:r>
          </w:p>
        </w:tc>
        <w:tc>
          <w:tcPr>
            <w:tcW w:w="1878" w:type="dxa"/>
          </w:tcPr>
          <w:p w14:paraId="3B14050C" w14:textId="77777777" w:rsidR="00D71708" w:rsidRPr="00ED0EA5" w:rsidRDefault="00D71708" w:rsidP="000A0629">
            <w:pPr>
              <w:jc w:val="center"/>
              <w:rPr>
                <w:rFonts w:cs="Arial"/>
                <w:sz w:val="16"/>
                <w:szCs w:val="16"/>
              </w:rPr>
            </w:pPr>
            <w:r w:rsidRPr="6F6BDF58">
              <w:rPr>
                <w:rFonts w:cs="Arial"/>
                <w:sz w:val="16"/>
                <w:szCs w:val="16"/>
              </w:rPr>
              <w:t xml:space="preserve">Nee, tenzij </w:t>
            </w:r>
            <w:proofErr w:type="spellStart"/>
            <w:r w:rsidRPr="6F6BDF58">
              <w:rPr>
                <w:rFonts w:cs="Arial"/>
                <w:sz w:val="16"/>
                <w:szCs w:val="16"/>
              </w:rPr>
              <w:t>Pad_filenaam</w:t>
            </w:r>
            <w:proofErr w:type="spellEnd"/>
            <w:r w:rsidRPr="6F6BDF58">
              <w:rPr>
                <w:rFonts w:cs="Arial"/>
                <w:sz w:val="16"/>
                <w:szCs w:val="16"/>
              </w:rPr>
              <w:t xml:space="preserve"> is leeg</w:t>
            </w:r>
          </w:p>
        </w:tc>
        <w:tc>
          <w:tcPr>
            <w:tcW w:w="2126" w:type="dxa"/>
          </w:tcPr>
          <w:p w14:paraId="0A126FEF" w14:textId="77777777" w:rsidR="00D71708" w:rsidRPr="00ED0EA5" w:rsidRDefault="00D71708" w:rsidP="000A0629">
            <w:pPr>
              <w:rPr>
                <w:rFonts w:cs="Arial"/>
                <w:sz w:val="16"/>
                <w:szCs w:val="16"/>
              </w:rPr>
            </w:pPr>
            <w:r w:rsidRPr="00ED0EA5">
              <w:rPr>
                <w:rFonts w:cs="Arial"/>
                <w:sz w:val="16"/>
                <w:szCs w:val="16"/>
              </w:rPr>
              <w:t>Volgens  [Ref.A2]</w:t>
            </w:r>
          </w:p>
        </w:tc>
      </w:tr>
      <w:tr w:rsidR="00D71708" w:rsidRPr="00ED0EA5" w14:paraId="7C16B62D" w14:textId="77777777" w:rsidTr="000A0629">
        <w:tc>
          <w:tcPr>
            <w:tcW w:w="709" w:type="dxa"/>
          </w:tcPr>
          <w:p w14:paraId="05B3AB87" w14:textId="77777777" w:rsidR="00D71708" w:rsidRPr="00ED0EA5" w:rsidRDefault="00D71708" w:rsidP="000A0629">
            <w:pPr>
              <w:rPr>
                <w:sz w:val="16"/>
                <w:szCs w:val="16"/>
              </w:rPr>
            </w:pPr>
            <w:r w:rsidRPr="00ED0EA5">
              <w:rPr>
                <w:sz w:val="16"/>
                <w:szCs w:val="16"/>
              </w:rPr>
              <w:t>X+3</w:t>
            </w:r>
          </w:p>
        </w:tc>
        <w:tc>
          <w:tcPr>
            <w:tcW w:w="1418" w:type="dxa"/>
          </w:tcPr>
          <w:p w14:paraId="58C803EE" w14:textId="77777777" w:rsidR="00D71708" w:rsidRPr="00ED0EA5" w:rsidRDefault="00D71708" w:rsidP="000A0629">
            <w:pPr>
              <w:rPr>
                <w:sz w:val="16"/>
                <w:szCs w:val="16"/>
              </w:rPr>
            </w:pPr>
            <w:r w:rsidRPr="00ED0EA5">
              <w:rPr>
                <w:rFonts w:cs="Arial"/>
                <w:sz w:val="16"/>
                <w:szCs w:val="16"/>
              </w:rPr>
              <w:t>Zichtrichting</w:t>
            </w:r>
          </w:p>
        </w:tc>
        <w:tc>
          <w:tcPr>
            <w:tcW w:w="992" w:type="dxa"/>
          </w:tcPr>
          <w:p w14:paraId="0C4B97EB" w14:textId="77777777" w:rsidR="00D71708" w:rsidRPr="00ED0EA5" w:rsidRDefault="00D71708" w:rsidP="000A0629">
            <w:pPr>
              <w:jc w:val="center"/>
              <w:rPr>
                <w:sz w:val="16"/>
                <w:szCs w:val="16"/>
              </w:rPr>
            </w:pPr>
            <w:r w:rsidRPr="00ED0EA5">
              <w:rPr>
                <w:rFonts w:cs="Arial"/>
                <w:sz w:val="16"/>
                <w:szCs w:val="16"/>
              </w:rPr>
              <w:t>Code</w:t>
            </w:r>
          </w:p>
        </w:tc>
        <w:tc>
          <w:tcPr>
            <w:tcW w:w="674" w:type="dxa"/>
          </w:tcPr>
          <w:p w14:paraId="4B0FC685" w14:textId="77777777" w:rsidR="00D71708" w:rsidRPr="00ED0EA5" w:rsidRDefault="00D71708" w:rsidP="000A0629">
            <w:pPr>
              <w:jc w:val="center"/>
              <w:rPr>
                <w:rFonts w:cs="Arial"/>
                <w:sz w:val="16"/>
                <w:szCs w:val="16"/>
              </w:rPr>
            </w:pPr>
            <w:r w:rsidRPr="00ED0EA5">
              <w:rPr>
                <w:rFonts w:cs="Arial"/>
                <w:sz w:val="16"/>
                <w:szCs w:val="16"/>
              </w:rPr>
              <w:t>-</w:t>
            </w:r>
          </w:p>
        </w:tc>
        <w:tc>
          <w:tcPr>
            <w:tcW w:w="992" w:type="dxa"/>
          </w:tcPr>
          <w:p w14:paraId="373FC657" w14:textId="77777777" w:rsidR="00D71708" w:rsidRPr="00ED0EA5" w:rsidRDefault="00D71708" w:rsidP="000A0629">
            <w:pPr>
              <w:jc w:val="center"/>
              <w:rPr>
                <w:rFonts w:cs="Arial"/>
                <w:sz w:val="16"/>
                <w:szCs w:val="16"/>
              </w:rPr>
            </w:pPr>
            <w:r w:rsidRPr="00ED0EA5">
              <w:rPr>
                <w:rFonts w:cs="Arial"/>
                <w:sz w:val="16"/>
                <w:szCs w:val="16"/>
              </w:rPr>
              <w:t>Ja</w:t>
            </w:r>
          </w:p>
        </w:tc>
        <w:tc>
          <w:tcPr>
            <w:tcW w:w="1878" w:type="dxa"/>
          </w:tcPr>
          <w:p w14:paraId="24A8D245" w14:textId="77777777" w:rsidR="00D71708" w:rsidRPr="00ED0EA5" w:rsidRDefault="00D71708" w:rsidP="000A0629">
            <w:pPr>
              <w:jc w:val="center"/>
              <w:rPr>
                <w:rFonts w:cs="Arial"/>
                <w:sz w:val="16"/>
                <w:szCs w:val="16"/>
              </w:rPr>
            </w:pPr>
            <w:r w:rsidRPr="6F6BDF58">
              <w:rPr>
                <w:rFonts w:cs="Arial"/>
                <w:sz w:val="16"/>
                <w:szCs w:val="16"/>
              </w:rPr>
              <w:t xml:space="preserve">Nee, tenzij </w:t>
            </w:r>
            <w:proofErr w:type="spellStart"/>
            <w:r w:rsidRPr="6F6BDF58">
              <w:rPr>
                <w:rFonts w:cs="Arial"/>
                <w:sz w:val="16"/>
                <w:szCs w:val="16"/>
              </w:rPr>
              <w:t>Pad_filenaam</w:t>
            </w:r>
            <w:proofErr w:type="spellEnd"/>
            <w:r w:rsidRPr="6F6BDF58">
              <w:rPr>
                <w:rFonts w:cs="Arial"/>
                <w:sz w:val="16"/>
                <w:szCs w:val="16"/>
              </w:rPr>
              <w:t xml:space="preserve"> is leeg</w:t>
            </w:r>
          </w:p>
        </w:tc>
        <w:tc>
          <w:tcPr>
            <w:tcW w:w="2126" w:type="dxa"/>
          </w:tcPr>
          <w:p w14:paraId="7B9772A9" w14:textId="77777777" w:rsidR="00D71708" w:rsidRPr="00ED0EA5" w:rsidRDefault="00D71708" w:rsidP="000A0629">
            <w:pPr>
              <w:rPr>
                <w:rFonts w:cs="Arial"/>
                <w:sz w:val="16"/>
                <w:szCs w:val="16"/>
              </w:rPr>
            </w:pPr>
            <w:r w:rsidRPr="00ED0EA5">
              <w:rPr>
                <w:rFonts w:cs="Arial"/>
                <w:sz w:val="16"/>
                <w:szCs w:val="16"/>
              </w:rPr>
              <w:t>Volgens  [Ref.A2]</w:t>
            </w:r>
          </w:p>
        </w:tc>
      </w:tr>
    </w:tbl>
    <w:p w14:paraId="3CF059B2" w14:textId="77777777" w:rsidR="009E2391" w:rsidRPr="00ED0EA5" w:rsidRDefault="009E2391" w:rsidP="009E2391"/>
    <w:p w14:paraId="1D229E2E" w14:textId="77777777" w:rsidR="009E2391" w:rsidRPr="00ED0EA5" w:rsidRDefault="009E2391" w:rsidP="00C82BA0">
      <w:pPr>
        <w:rPr>
          <w:rFonts w:cs="Arial"/>
        </w:rPr>
      </w:pPr>
    </w:p>
    <w:p w14:paraId="6526F506" w14:textId="705F80AE" w:rsidR="009E2391" w:rsidRPr="00ED0EA5" w:rsidRDefault="009E2391" w:rsidP="009E2391">
      <w:pPr>
        <w:pStyle w:val="Kop2"/>
      </w:pPr>
      <w:r w:rsidRPr="00ED0EA5">
        <w:t>Toetsing</w:t>
      </w:r>
      <w:r w:rsidR="00633993">
        <w:t xml:space="preserve"> en analyse</w:t>
      </w:r>
    </w:p>
    <w:p w14:paraId="2AC40CBC" w14:textId="77777777" w:rsidR="00481BE8" w:rsidRPr="00EB1702" w:rsidRDefault="00481BE8" w:rsidP="00481BE8">
      <w:pPr>
        <w:pStyle w:val="Lijstalinea"/>
        <w:numPr>
          <w:ilvl w:val="0"/>
          <w:numId w:val="25"/>
        </w:numPr>
        <w:spacing w:after="200" w:line="276" w:lineRule="auto"/>
      </w:pPr>
      <w:r w:rsidRPr="00EB1702">
        <w:t>Per segment &gt; 100m: Percentage 9999 is maximaal 5%</w:t>
      </w:r>
    </w:p>
    <w:p w14:paraId="3E295FD0" w14:textId="77777777" w:rsidR="00481BE8" w:rsidRPr="00EB1702" w:rsidRDefault="00481BE8" w:rsidP="00481BE8">
      <w:pPr>
        <w:pStyle w:val="Lijstalinea"/>
        <w:numPr>
          <w:ilvl w:val="0"/>
          <w:numId w:val="25"/>
        </w:numPr>
        <w:spacing w:after="200" w:line="276" w:lineRule="auto"/>
      </w:pPr>
      <w:r w:rsidRPr="00EB1702">
        <w:t>Per segment ≤ 100m: Percentage 9999 is maximaal 10%</w:t>
      </w:r>
    </w:p>
    <w:p w14:paraId="544D8E65" w14:textId="77777777" w:rsidR="00481BE8" w:rsidRPr="00EB1702" w:rsidRDefault="00481BE8" w:rsidP="00481BE8">
      <w:pPr>
        <w:pStyle w:val="Lijstalinea"/>
        <w:numPr>
          <w:ilvl w:val="0"/>
          <w:numId w:val="25"/>
        </w:numPr>
        <w:spacing w:after="200" w:line="276" w:lineRule="auto"/>
      </w:pPr>
      <w:r w:rsidRPr="00EB1702">
        <w:t>Per segment: Percentage 9999 ≠ 100%</w:t>
      </w:r>
    </w:p>
    <w:p w14:paraId="3E5C9EBF" w14:textId="77777777" w:rsidR="00481BE8" w:rsidRPr="00EB1702" w:rsidRDefault="00481BE8" w:rsidP="00481BE8">
      <w:pPr>
        <w:pStyle w:val="Lijstalinea"/>
        <w:numPr>
          <w:ilvl w:val="0"/>
          <w:numId w:val="25"/>
        </w:numPr>
        <w:spacing w:after="200" w:line="276" w:lineRule="auto"/>
      </w:pPr>
      <w:r w:rsidRPr="00EB1702">
        <w:t>Per meetrunblok van 200m: Percentage 9999 is maximaal 5%</w:t>
      </w:r>
    </w:p>
    <w:p w14:paraId="0242C801" w14:textId="77777777" w:rsidR="00481BE8" w:rsidRPr="00EB1702" w:rsidRDefault="00481BE8" w:rsidP="00481BE8">
      <w:pPr>
        <w:pStyle w:val="Lijstalinea"/>
        <w:numPr>
          <w:ilvl w:val="0"/>
          <w:numId w:val="25"/>
        </w:numPr>
        <w:spacing w:after="200" w:line="276" w:lineRule="auto"/>
      </w:pPr>
      <w:r w:rsidRPr="00EB1702">
        <w:t>Per KM: Percentage 9999 is maximaal 5%</w:t>
      </w:r>
    </w:p>
    <w:p w14:paraId="56FF6DD5" w14:textId="77777777" w:rsidR="00481BE8" w:rsidRPr="00EB1702" w:rsidRDefault="00481BE8" w:rsidP="00481BE8">
      <w:pPr>
        <w:pStyle w:val="Lijstalinea"/>
        <w:numPr>
          <w:ilvl w:val="0"/>
          <w:numId w:val="25"/>
        </w:numPr>
        <w:spacing w:after="200" w:line="276" w:lineRule="auto"/>
      </w:pPr>
      <w:r w:rsidRPr="00EB1702">
        <w:t xml:space="preserve">Per </w:t>
      </w:r>
      <w:proofErr w:type="spellStart"/>
      <w:r w:rsidRPr="00EB1702">
        <w:t>meetrun</w:t>
      </w:r>
      <w:proofErr w:type="spellEnd"/>
      <w:r w:rsidRPr="00EB1702">
        <w:t>: Percentage 9999 is maximaal 5%</w:t>
      </w:r>
    </w:p>
    <w:p w14:paraId="20256950" w14:textId="77777777" w:rsidR="00481BE8" w:rsidRPr="00EB1702" w:rsidRDefault="00481BE8" w:rsidP="00481BE8">
      <w:pPr>
        <w:pStyle w:val="Lijstalinea"/>
        <w:numPr>
          <w:ilvl w:val="0"/>
          <w:numId w:val="25"/>
        </w:numPr>
        <w:spacing w:after="200" w:line="276" w:lineRule="auto"/>
      </w:pPr>
      <w:r w:rsidRPr="00EB1702">
        <w:t xml:space="preserve">Per meetrunblok van 200m: Percentage Inferieure </w:t>
      </w:r>
      <w:proofErr w:type="spellStart"/>
      <w:r w:rsidRPr="00EB1702">
        <w:t>Dagbeelden</w:t>
      </w:r>
      <w:proofErr w:type="spellEnd"/>
      <w:r w:rsidRPr="00EB1702">
        <w:t xml:space="preserve"> is maximaal 10%</w:t>
      </w:r>
    </w:p>
    <w:p w14:paraId="5645DFE1" w14:textId="77777777" w:rsidR="00481BE8" w:rsidRPr="00EB1702" w:rsidRDefault="00481BE8" w:rsidP="00481BE8">
      <w:pPr>
        <w:pStyle w:val="Lijstalinea"/>
        <w:numPr>
          <w:ilvl w:val="0"/>
          <w:numId w:val="25"/>
        </w:numPr>
        <w:spacing w:after="200" w:line="276" w:lineRule="auto"/>
      </w:pPr>
      <w:r w:rsidRPr="00EB1702">
        <w:t>Per meetrunblok van 200m: Percentage Inferieure Nachtbeelden is maximaal 15%</w:t>
      </w:r>
    </w:p>
    <w:p w14:paraId="51AA8EF5" w14:textId="77777777" w:rsidR="00481BE8" w:rsidRPr="00EB1702" w:rsidRDefault="00481BE8" w:rsidP="00481BE8">
      <w:pPr>
        <w:pStyle w:val="Lijstalinea"/>
        <w:numPr>
          <w:ilvl w:val="0"/>
          <w:numId w:val="25"/>
        </w:numPr>
        <w:spacing w:after="200" w:line="276" w:lineRule="auto"/>
      </w:pPr>
      <w:r w:rsidRPr="00EB1702">
        <w:t xml:space="preserve">Per </w:t>
      </w:r>
      <w:proofErr w:type="spellStart"/>
      <w:r w:rsidRPr="00EB1702">
        <w:t>meetrun</w:t>
      </w:r>
      <w:proofErr w:type="spellEnd"/>
      <w:r w:rsidRPr="00EB1702">
        <w:t xml:space="preserve">: Percentage Inferieure </w:t>
      </w:r>
      <w:proofErr w:type="spellStart"/>
      <w:r w:rsidRPr="00EB1702">
        <w:t>Dagbeelden</w:t>
      </w:r>
      <w:proofErr w:type="spellEnd"/>
      <w:r w:rsidRPr="00EB1702">
        <w:t xml:space="preserve"> is maximaal 10%</w:t>
      </w:r>
    </w:p>
    <w:p w14:paraId="173B2D24" w14:textId="4E038E41" w:rsidR="00481BE8" w:rsidRDefault="00481BE8" w:rsidP="00481BE8">
      <w:pPr>
        <w:pStyle w:val="Lijstalinea"/>
        <w:numPr>
          <w:ilvl w:val="0"/>
          <w:numId w:val="25"/>
        </w:numPr>
        <w:spacing w:after="200" w:line="276" w:lineRule="auto"/>
      </w:pPr>
      <w:r w:rsidRPr="00EB1702">
        <w:t xml:space="preserve">Per </w:t>
      </w:r>
      <w:proofErr w:type="spellStart"/>
      <w:r w:rsidRPr="00EB1702">
        <w:t>meetrun</w:t>
      </w:r>
      <w:proofErr w:type="spellEnd"/>
      <w:r w:rsidRPr="00EB1702">
        <w:t>: Percentage Inferieure Nachtbeelden is maximaal 15%</w:t>
      </w:r>
    </w:p>
    <w:p w14:paraId="674CE897" w14:textId="77777777" w:rsidR="00481BE8" w:rsidRPr="00EB1702" w:rsidRDefault="00481BE8" w:rsidP="00481BE8">
      <w:pPr>
        <w:pStyle w:val="Lijstalinea"/>
        <w:numPr>
          <w:ilvl w:val="0"/>
          <w:numId w:val="25"/>
        </w:numPr>
        <w:spacing w:after="200" w:line="276" w:lineRule="auto"/>
      </w:pPr>
      <w:r w:rsidRPr="00EB1702">
        <w:t>Per meetrunblok van 200m: Percentage uitval + Inferieure beelden is maximaal 15%</w:t>
      </w:r>
    </w:p>
    <w:p w14:paraId="0C83C7F1" w14:textId="77777777" w:rsidR="00481BE8" w:rsidRPr="00EB1702" w:rsidRDefault="00481BE8" w:rsidP="00481BE8">
      <w:pPr>
        <w:pStyle w:val="Lijstalinea"/>
        <w:numPr>
          <w:ilvl w:val="0"/>
          <w:numId w:val="25"/>
        </w:numPr>
        <w:spacing w:after="200" w:line="276" w:lineRule="auto"/>
      </w:pPr>
      <w:r w:rsidRPr="00EB1702">
        <w:t xml:space="preserve">Per </w:t>
      </w:r>
      <w:proofErr w:type="spellStart"/>
      <w:r w:rsidRPr="00EB1702">
        <w:t>meetrun</w:t>
      </w:r>
      <w:proofErr w:type="spellEnd"/>
      <w:r w:rsidRPr="00EB1702">
        <w:t>: Classificering en histogram (lengtes op 1m afgerond; lengtes &gt; 250m worden samengevat in 1 staaf 250+m) van de uitval naar lengte. Variant met en zonder segmenten korter dan 100m</w:t>
      </w:r>
    </w:p>
    <w:p w14:paraId="369A2F49" w14:textId="77777777" w:rsidR="00481BE8" w:rsidRPr="00EB1702" w:rsidRDefault="00481BE8" w:rsidP="00481BE8">
      <w:pPr>
        <w:pStyle w:val="Lijstalinea"/>
        <w:numPr>
          <w:ilvl w:val="0"/>
          <w:numId w:val="25"/>
        </w:numPr>
        <w:spacing w:after="200" w:line="276" w:lineRule="auto"/>
      </w:pPr>
      <w:r w:rsidRPr="00EB1702">
        <w:t>Per segment: Bevat maximaal 5% meetwaarden met een referentiemeting jonger dan 3 maanden</w:t>
      </w:r>
    </w:p>
    <w:p w14:paraId="5414C8FA" w14:textId="77777777" w:rsidR="00481BE8" w:rsidRPr="00EB1702" w:rsidRDefault="00481BE8" w:rsidP="00481BE8">
      <w:pPr>
        <w:pStyle w:val="Lijstalinea"/>
        <w:numPr>
          <w:ilvl w:val="0"/>
          <w:numId w:val="25"/>
        </w:numPr>
        <w:spacing w:after="200" w:line="276" w:lineRule="auto"/>
      </w:pPr>
      <w:r w:rsidRPr="00EB1702">
        <w:t xml:space="preserve">Per </w:t>
      </w:r>
      <w:proofErr w:type="spellStart"/>
      <w:r w:rsidRPr="00EB1702">
        <w:t>meetrun</w:t>
      </w:r>
      <w:proofErr w:type="spellEnd"/>
      <w:r w:rsidRPr="00EB1702">
        <w:t xml:space="preserve">: ALS Tijdstip van meting ≥ 23:00 OF ≤ 05:00 </w:t>
      </w:r>
      <w:r w:rsidRPr="00C81E2E">
        <w:t xml:space="preserve">DAN </w:t>
      </w:r>
      <w:proofErr w:type="spellStart"/>
      <w:r w:rsidRPr="00C81E2E">
        <w:t>Dagnacht</w:t>
      </w:r>
      <w:proofErr w:type="spellEnd"/>
      <w:r w:rsidRPr="00C81E2E">
        <w:t xml:space="preserve"> waarde = Nachtbeeld is 100%</w:t>
      </w:r>
    </w:p>
    <w:p w14:paraId="3C6F0745" w14:textId="77777777" w:rsidR="00481BE8" w:rsidRPr="00EB1702" w:rsidRDefault="00481BE8" w:rsidP="00481BE8">
      <w:pPr>
        <w:pStyle w:val="Lijstalinea"/>
        <w:numPr>
          <w:ilvl w:val="0"/>
          <w:numId w:val="25"/>
        </w:numPr>
        <w:spacing w:after="200" w:line="276" w:lineRule="auto"/>
      </w:pPr>
      <w:r w:rsidRPr="00EB1702">
        <w:t xml:space="preserve">Per </w:t>
      </w:r>
      <w:proofErr w:type="spellStart"/>
      <w:r w:rsidRPr="00EB1702">
        <w:t>meetrun</w:t>
      </w:r>
      <w:proofErr w:type="spellEnd"/>
      <w:r w:rsidRPr="00EB1702">
        <w:t xml:space="preserve">: ALS Tijdstip van meting ≥ 09:00 EN ≤ 17:00 </w:t>
      </w:r>
      <w:r w:rsidRPr="00C81E2E">
        <w:t xml:space="preserve">DAN </w:t>
      </w:r>
      <w:proofErr w:type="spellStart"/>
      <w:r w:rsidRPr="00C81E2E">
        <w:t>Dagnacht</w:t>
      </w:r>
      <w:proofErr w:type="spellEnd"/>
      <w:r w:rsidRPr="00C81E2E">
        <w:t xml:space="preserve"> waarde = Nachtbeeld is maximaal 10%</w:t>
      </w:r>
    </w:p>
    <w:p w14:paraId="0A76C3DA" w14:textId="77777777" w:rsidR="00481BE8" w:rsidRPr="00EB1702" w:rsidRDefault="00481BE8" w:rsidP="00481BE8">
      <w:pPr>
        <w:pStyle w:val="Lijstalinea"/>
        <w:numPr>
          <w:ilvl w:val="0"/>
          <w:numId w:val="25"/>
        </w:numPr>
        <w:spacing w:after="200" w:line="276" w:lineRule="auto"/>
      </w:pPr>
      <w:r w:rsidRPr="1F53CCE5">
        <w:t xml:space="preserve">Per </w:t>
      </w:r>
      <w:proofErr w:type="spellStart"/>
      <w:r w:rsidRPr="1F53CCE5">
        <w:t>meetrun</w:t>
      </w:r>
      <w:proofErr w:type="spellEnd"/>
      <w:r w:rsidRPr="1F53CCE5">
        <w:t xml:space="preserve">: Per overgang </w:t>
      </w:r>
      <w:proofErr w:type="spellStart"/>
      <w:r w:rsidRPr="1F53CCE5">
        <w:t>Dagbeeld</w:t>
      </w:r>
      <w:proofErr w:type="spellEnd"/>
      <w:r w:rsidRPr="1F53CCE5">
        <w:t>-Nachtbeeld en Nachtbeeld-</w:t>
      </w:r>
      <w:proofErr w:type="spellStart"/>
      <w:r w:rsidRPr="1F53CCE5">
        <w:t>Dagbeeld</w:t>
      </w:r>
      <w:proofErr w:type="spellEnd"/>
      <w:r w:rsidRPr="1F53CCE5">
        <w:t xml:space="preserve"> is het aantal Inferieure beelden plus 9999 </w:t>
      </w:r>
      <w:r w:rsidRPr="00481BE8">
        <w:t>maximaal 3</w:t>
      </w:r>
    </w:p>
    <w:p w14:paraId="09443740" w14:textId="77777777" w:rsidR="00481BE8" w:rsidRPr="00EB1702" w:rsidRDefault="00481BE8" w:rsidP="00481BE8">
      <w:pPr>
        <w:pStyle w:val="Lijstalinea"/>
        <w:numPr>
          <w:ilvl w:val="0"/>
          <w:numId w:val="25"/>
        </w:numPr>
      </w:pPr>
      <w:r w:rsidRPr="00EB1702">
        <w:t>Per geheel geleverd Segment: Aantal geleverde dataregels komt overeen met fysieke lengte van het Segment gedeeld door de bemonsteringsafstand. Toegestaan afwijkingspercentage is 1% en minimaal toegestaan is 8 dataregels. Voor gedeeltelijk geleverd Segment berekenen over geleverd % van de lengte.</w:t>
      </w:r>
    </w:p>
    <w:p w14:paraId="37D5B8E3" w14:textId="141E4E82" w:rsidR="009E2391" w:rsidRPr="00ED0EA5" w:rsidRDefault="009E2391" w:rsidP="00481BE8">
      <w:pPr>
        <w:pStyle w:val="Lijstalinea"/>
        <w:spacing w:after="200" w:line="276" w:lineRule="auto"/>
      </w:pPr>
    </w:p>
    <w:p w14:paraId="634FA29A" w14:textId="6960F1F2" w:rsidR="00633993" w:rsidRDefault="00633993" w:rsidP="00633993">
      <w:pPr>
        <w:pStyle w:val="Lijstalinea"/>
        <w:numPr>
          <w:ilvl w:val="0"/>
          <w:numId w:val="12"/>
        </w:numPr>
        <w:ind w:left="360"/>
      </w:pPr>
      <w:bookmarkStart w:id="13" w:name="_Hlk59529923"/>
      <w:r>
        <w:t xml:space="preserve">Indien een </w:t>
      </w:r>
      <w:proofErr w:type="spellStart"/>
      <w:r>
        <w:t>meetrun</w:t>
      </w:r>
      <w:proofErr w:type="spellEnd"/>
      <w:r>
        <w:t xml:space="preserve"> niet voldoet aan toets </w:t>
      </w:r>
      <w:r>
        <w:t>3</w:t>
      </w:r>
      <w:r>
        <w:t xml:space="preserve"> of 1</w:t>
      </w:r>
      <w:r>
        <w:t>7</w:t>
      </w:r>
      <w:r>
        <w:t xml:space="preserve"> wordt deze automatisch afgekeurd.</w:t>
      </w:r>
      <w:bookmarkEnd w:id="13"/>
    </w:p>
    <w:p w14:paraId="7B1C89CB" w14:textId="5DEC3580" w:rsidR="009E2391" w:rsidRDefault="009E2391" w:rsidP="009E2391">
      <w:pPr>
        <w:rPr>
          <w:b/>
          <w:sz w:val="22"/>
        </w:rPr>
      </w:pPr>
    </w:p>
    <w:p w14:paraId="49CD47FD" w14:textId="77777777" w:rsidR="00633993" w:rsidRPr="00ED0EA5" w:rsidRDefault="00633993" w:rsidP="009E2391">
      <w:pPr>
        <w:rPr>
          <w:b/>
          <w:sz w:val="22"/>
        </w:rPr>
      </w:pPr>
    </w:p>
    <w:p w14:paraId="10DF1ED2" w14:textId="77777777" w:rsidR="009E2391" w:rsidRPr="00ED0EA5" w:rsidRDefault="009E2391" w:rsidP="009E2391">
      <w:pPr>
        <w:pStyle w:val="Kop2"/>
      </w:pPr>
      <w:bookmarkStart w:id="14" w:name="_Toc296515101"/>
      <w:bookmarkStart w:id="15" w:name="_Toc323821975"/>
      <w:bookmarkStart w:id="16" w:name="_Toc469475454"/>
      <w:r w:rsidRPr="00ED0EA5">
        <w:t>Bemonsteringsafstand</w:t>
      </w:r>
      <w:bookmarkEnd w:id="14"/>
      <w:bookmarkEnd w:id="15"/>
      <w:bookmarkEnd w:id="16"/>
    </w:p>
    <w:p w14:paraId="5AAE0B52" w14:textId="77777777" w:rsidR="009E2391" w:rsidRPr="00ED0EA5" w:rsidRDefault="009E2391" w:rsidP="009E2391">
      <w:r w:rsidRPr="00ED0EA5">
        <w:t>Nominaal: 1,5 meter</w:t>
      </w:r>
      <w:r w:rsidRPr="00ED0EA5">
        <w:tab/>
      </w:r>
    </w:p>
    <w:p w14:paraId="7263BAEC" w14:textId="77777777" w:rsidR="005A6144" w:rsidRDefault="005A6144" w:rsidP="005A6144">
      <w:r>
        <w:t>Toetsing: zie [Ref.A4]</w:t>
      </w:r>
    </w:p>
    <w:p w14:paraId="720E51FA" w14:textId="77777777" w:rsidR="009E2391" w:rsidRPr="00ED0EA5" w:rsidRDefault="009E2391" w:rsidP="009E2391"/>
    <w:p w14:paraId="2A6BDD81" w14:textId="77777777" w:rsidR="009E2391" w:rsidRPr="00ED0EA5" w:rsidRDefault="009E2391" w:rsidP="009E2391"/>
    <w:p w14:paraId="071D771B" w14:textId="312611DF" w:rsidR="009E2391" w:rsidRPr="00ED0EA5" w:rsidRDefault="000233F4" w:rsidP="009E2391">
      <w:pPr>
        <w:pStyle w:val="Kop1"/>
        <w:ind w:hanging="266"/>
      </w:pPr>
      <w:bookmarkStart w:id="17" w:name="_Toc469475455"/>
      <w:r w:rsidRPr="00ED0EA5">
        <w:t>Bestand: Bovenleidings</w:t>
      </w:r>
      <w:r w:rsidR="009E2391" w:rsidRPr="00ED0EA5">
        <w:t>beeld</w:t>
      </w:r>
      <w:bookmarkEnd w:id="17"/>
    </w:p>
    <w:p w14:paraId="106F071A" w14:textId="77777777" w:rsidR="009E2391" w:rsidRPr="00ED0EA5" w:rsidRDefault="009E2391" w:rsidP="009E2391">
      <w:pPr>
        <w:pStyle w:val="Kop2"/>
      </w:pPr>
      <w:bookmarkStart w:id="18" w:name="_Toc469475456"/>
      <w:r w:rsidRPr="00ED0EA5">
        <w:t>Definitie bestand</w:t>
      </w:r>
    </w:p>
    <w:p w14:paraId="0E701E14" w14:textId="77777777" w:rsidR="009E2391" w:rsidRPr="00ED0EA5" w:rsidRDefault="009E2391" w:rsidP="009E2391">
      <w:r w:rsidRPr="00ED0EA5">
        <w:t>De bestandsnaam is afwijkend van de definitie in [Ref.A1] hoofdstuk 6.1.2.</w:t>
      </w:r>
    </w:p>
    <w:p w14:paraId="7E3EB07D" w14:textId="08148091" w:rsidR="009E2391" w:rsidRPr="00ED0EA5" w:rsidRDefault="009E2391" w:rsidP="009E2391">
      <w:r w:rsidRPr="00ED0EA5">
        <w:t xml:space="preserve">Elk bestand heeft een door </w:t>
      </w:r>
      <w:r w:rsidR="00FE3D20" w:rsidRPr="00ED0EA5">
        <w:t>Opdrachtnemer</w:t>
      </w:r>
      <w:r w:rsidRPr="00ED0EA5">
        <w:t xml:space="preserve"> gekozen naam die alleen bestaat uit cijfers en of letters of een combinatie hiervan en maximaal 12 karakters lang is.</w:t>
      </w:r>
    </w:p>
    <w:p w14:paraId="4605B9B3" w14:textId="77777777" w:rsidR="009E2391" w:rsidRPr="00ED0EA5" w:rsidRDefault="009E2391" w:rsidP="009E2391"/>
    <w:p w14:paraId="64B1DF77" w14:textId="77777777" w:rsidR="009E2391" w:rsidRPr="00ED0EA5" w:rsidRDefault="009E2391" w:rsidP="009E2391">
      <w:r w:rsidRPr="00ED0EA5">
        <w:t>De beelden worden geleverd volgens de definitie in [Ref.A1], hoofdstuk 3.5</w:t>
      </w:r>
    </w:p>
    <w:p w14:paraId="16D6D776" w14:textId="77777777" w:rsidR="009E2391" w:rsidRPr="00ED0EA5" w:rsidRDefault="009E2391" w:rsidP="009E2391"/>
    <w:p w14:paraId="4B148DAD" w14:textId="77777777" w:rsidR="009E2391" w:rsidRPr="00ED0EA5" w:rsidRDefault="009E2391" w:rsidP="009E2391">
      <w:pPr>
        <w:pStyle w:val="Kop2"/>
      </w:pPr>
      <w:r w:rsidRPr="00ED0EA5">
        <w:t>Inhoud bestand</w:t>
      </w:r>
    </w:p>
    <w:p w14:paraId="6E8C0E72" w14:textId="77777777" w:rsidR="009E2391" w:rsidRPr="00ED0EA5" w:rsidRDefault="009E2391" w:rsidP="009E2391">
      <w:r w:rsidRPr="00ED0EA5">
        <w:t>De levering bestaat uit een directorystructuur waarbinnen elk baanbeeld wordt aangeleverd.</w:t>
      </w:r>
    </w:p>
    <w:bookmarkEnd w:id="18"/>
    <w:p w14:paraId="0E131B23" w14:textId="77777777" w:rsidR="009E2391" w:rsidRPr="00ED0EA5" w:rsidRDefault="009E2391" w:rsidP="009E2391"/>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418"/>
        <w:gridCol w:w="992"/>
        <w:gridCol w:w="674"/>
        <w:gridCol w:w="992"/>
        <w:gridCol w:w="2020"/>
        <w:gridCol w:w="1950"/>
      </w:tblGrid>
      <w:tr w:rsidR="009E2391" w:rsidRPr="00ED0EA5" w14:paraId="1C0EB432" w14:textId="77777777" w:rsidTr="00FE3D20">
        <w:tc>
          <w:tcPr>
            <w:tcW w:w="567" w:type="dxa"/>
          </w:tcPr>
          <w:p w14:paraId="0E04BA9A" w14:textId="77777777" w:rsidR="009E2391" w:rsidRPr="00ED0EA5" w:rsidRDefault="009E2391" w:rsidP="00CB327C">
            <w:pPr>
              <w:rPr>
                <w:rFonts w:cs="Arial"/>
                <w:b/>
                <w:sz w:val="16"/>
                <w:szCs w:val="16"/>
              </w:rPr>
            </w:pPr>
            <w:proofErr w:type="spellStart"/>
            <w:r w:rsidRPr="00ED0EA5">
              <w:rPr>
                <w:rFonts w:cs="Arial"/>
                <w:b/>
                <w:sz w:val="16"/>
                <w:szCs w:val="16"/>
              </w:rPr>
              <w:t>nr</w:t>
            </w:r>
            <w:proofErr w:type="spellEnd"/>
          </w:p>
        </w:tc>
        <w:tc>
          <w:tcPr>
            <w:tcW w:w="1418" w:type="dxa"/>
          </w:tcPr>
          <w:p w14:paraId="667751DA" w14:textId="77777777" w:rsidR="009E2391" w:rsidRPr="00ED0EA5" w:rsidRDefault="009E2391" w:rsidP="00CB327C">
            <w:pPr>
              <w:rPr>
                <w:rFonts w:cs="Arial"/>
                <w:b/>
                <w:sz w:val="16"/>
                <w:szCs w:val="16"/>
              </w:rPr>
            </w:pPr>
            <w:r w:rsidRPr="00ED0EA5">
              <w:rPr>
                <w:rFonts w:cs="Arial"/>
                <w:b/>
                <w:sz w:val="16"/>
                <w:szCs w:val="16"/>
              </w:rPr>
              <w:t>Kolomnaam</w:t>
            </w:r>
          </w:p>
        </w:tc>
        <w:tc>
          <w:tcPr>
            <w:tcW w:w="992" w:type="dxa"/>
          </w:tcPr>
          <w:p w14:paraId="0A8C02F9" w14:textId="77777777" w:rsidR="009E2391" w:rsidRPr="00ED0EA5" w:rsidRDefault="009E2391" w:rsidP="00CB327C">
            <w:pPr>
              <w:jc w:val="center"/>
              <w:rPr>
                <w:rFonts w:cs="Arial"/>
                <w:b/>
                <w:sz w:val="16"/>
                <w:szCs w:val="16"/>
              </w:rPr>
            </w:pPr>
            <w:r w:rsidRPr="00ED0EA5">
              <w:rPr>
                <w:rFonts w:cs="Arial"/>
                <w:b/>
                <w:sz w:val="16"/>
                <w:szCs w:val="16"/>
              </w:rPr>
              <w:t>Type variabele</w:t>
            </w:r>
          </w:p>
        </w:tc>
        <w:tc>
          <w:tcPr>
            <w:tcW w:w="674" w:type="dxa"/>
          </w:tcPr>
          <w:p w14:paraId="385AB7B7" w14:textId="77777777" w:rsidR="009E2391" w:rsidRPr="00ED0EA5" w:rsidRDefault="009E2391" w:rsidP="00CB327C">
            <w:pPr>
              <w:jc w:val="center"/>
              <w:rPr>
                <w:rFonts w:cs="Arial"/>
                <w:b/>
                <w:sz w:val="16"/>
                <w:szCs w:val="16"/>
              </w:rPr>
            </w:pPr>
            <w:proofErr w:type="spellStart"/>
            <w:r w:rsidRPr="00ED0EA5">
              <w:rPr>
                <w:rFonts w:cs="Arial"/>
                <w:b/>
                <w:sz w:val="16"/>
                <w:szCs w:val="16"/>
              </w:rPr>
              <w:t>Een-heid</w:t>
            </w:r>
            <w:proofErr w:type="spellEnd"/>
          </w:p>
        </w:tc>
        <w:tc>
          <w:tcPr>
            <w:tcW w:w="992" w:type="dxa"/>
          </w:tcPr>
          <w:p w14:paraId="0B46B63C" w14:textId="77777777" w:rsidR="009E2391" w:rsidRPr="00ED0EA5" w:rsidRDefault="009E2391" w:rsidP="00CB327C">
            <w:pPr>
              <w:jc w:val="center"/>
              <w:rPr>
                <w:rFonts w:cs="Arial"/>
                <w:b/>
                <w:sz w:val="16"/>
                <w:szCs w:val="16"/>
              </w:rPr>
            </w:pPr>
            <w:r w:rsidRPr="00ED0EA5">
              <w:rPr>
                <w:rFonts w:cs="Arial"/>
                <w:b/>
                <w:sz w:val="16"/>
                <w:szCs w:val="16"/>
              </w:rPr>
              <w:t>Verplicht veld</w:t>
            </w:r>
          </w:p>
        </w:tc>
        <w:tc>
          <w:tcPr>
            <w:tcW w:w="2020" w:type="dxa"/>
          </w:tcPr>
          <w:p w14:paraId="32C9CB9A" w14:textId="2FC6D213" w:rsidR="009E2391" w:rsidRPr="00ED0EA5" w:rsidRDefault="00584347" w:rsidP="00CB327C">
            <w:pPr>
              <w:jc w:val="center"/>
              <w:rPr>
                <w:rFonts w:cs="Arial"/>
                <w:b/>
                <w:sz w:val="16"/>
                <w:szCs w:val="16"/>
              </w:rPr>
            </w:pPr>
            <w:r>
              <w:rPr>
                <w:rStyle w:val="normaltextrun"/>
                <w:rFonts w:ascii="Calibri" w:hAnsi="Calibri" w:cs="Calibri"/>
                <w:b/>
                <w:bCs/>
                <w:color w:val="000000"/>
                <w:sz w:val="16"/>
                <w:szCs w:val="16"/>
              </w:rPr>
              <w:t>Ongeldig (9999); </w:t>
            </w:r>
            <w:proofErr w:type="spellStart"/>
            <w:r>
              <w:rPr>
                <w:rStyle w:val="spellingerror"/>
                <w:rFonts w:ascii="Calibri" w:hAnsi="Calibri" w:cs="Calibri"/>
                <w:b/>
                <w:bCs/>
                <w:color w:val="000000"/>
                <w:sz w:val="16"/>
                <w:szCs w:val="16"/>
              </w:rPr>
              <w:t>NvT</w:t>
            </w:r>
            <w:proofErr w:type="spellEnd"/>
            <w:r>
              <w:rPr>
                <w:rStyle w:val="normaltextrun"/>
                <w:rFonts w:ascii="Calibri" w:hAnsi="Calibri" w:cs="Calibri"/>
                <w:b/>
                <w:bCs/>
                <w:color w:val="000000"/>
                <w:sz w:val="16"/>
                <w:szCs w:val="16"/>
              </w:rPr>
              <w:t> (9997) toegestaan</w:t>
            </w:r>
          </w:p>
        </w:tc>
        <w:tc>
          <w:tcPr>
            <w:tcW w:w="1950" w:type="dxa"/>
          </w:tcPr>
          <w:p w14:paraId="0294A871" w14:textId="77777777" w:rsidR="009E2391" w:rsidRPr="00ED0EA5" w:rsidRDefault="009E2391" w:rsidP="00CB327C">
            <w:pPr>
              <w:rPr>
                <w:rFonts w:cs="Arial"/>
                <w:b/>
                <w:sz w:val="16"/>
                <w:szCs w:val="16"/>
              </w:rPr>
            </w:pPr>
            <w:r w:rsidRPr="00ED0EA5">
              <w:rPr>
                <w:rFonts w:cs="Arial"/>
                <w:b/>
                <w:sz w:val="16"/>
                <w:szCs w:val="16"/>
              </w:rPr>
              <w:t>Controles</w:t>
            </w:r>
          </w:p>
        </w:tc>
      </w:tr>
      <w:tr w:rsidR="009E2391" w:rsidRPr="00ED0EA5" w14:paraId="3E2D69A6" w14:textId="77777777" w:rsidTr="00FE3D20">
        <w:tc>
          <w:tcPr>
            <w:tcW w:w="567" w:type="dxa"/>
          </w:tcPr>
          <w:p w14:paraId="7B239E08" w14:textId="77777777" w:rsidR="009E2391" w:rsidRPr="00ED0EA5" w:rsidRDefault="009E2391" w:rsidP="00CB327C">
            <w:pPr>
              <w:pStyle w:val="Lijstalinea"/>
              <w:rPr>
                <w:sz w:val="16"/>
                <w:szCs w:val="16"/>
              </w:rPr>
            </w:pPr>
            <w:r w:rsidRPr="00ED0EA5">
              <w:rPr>
                <w:sz w:val="16"/>
                <w:szCs w:val="16"/>
              </w:rPr>
              <w:t>--</w:t>
            </w:r>
          </w:p>
        </w:tc>
        <w:tc>
          <w:tcPr>
            <w:tcW w:w="1418" w:type="dxa"/>
          </w:tcPr>
          <w:p w14:paraId="20728EC5" w14:textId="6091CD36" w:rsidR="009E2391" w:rsidRPr="00ED0EA5" w:rsidRDefault="00DE6D51" w:rsidP="000005E1">
            <w:pPr>
              <w:rPr>
                <w:rFonts w:cs="Arial"/>
                <w:sz w:val="16"/>
                <w:szCs w:val="16"/>
              </w:rPr>
            </w:pPr>
            <w:r w:rsidRPr="00ED0EA5">
              <w:rPr>
                <w:rFonts w:cs="Arial"/>
                <w:sz w:val="16"/>
                <w:szCs w:val="16"/>
              </w:rPr>
              <w:t>B</w:t>
            </w:r>
            <w:r w:rsidR="009E2391" w:rsidRPr="00ED0EA5">
              <w:rPr>
                <w:rFonts w:cs="Arial"/>
                <w:sz w:val="16"/>
                <w:szCs w:val="16"/>
              </w:rPr>
              <w:t>eeld</w:t>
            </w:r>
          </w:p>
        </w:tc>
        <w:tc>
          <w:tcPr>
            <w:tcW w:w="992" w:type="dxa"/>
          </w:tcPr>
          <w:p w14:paraId="65DBEAC3" w14:textId="77777777" w:rsidR="009E2391" w:rsidRPr="00ED0EA5" w:rsidRDefault="009E2391" w:rsidP="00CB327C">
            <w:pPr>
              <w:jc w:val="center"/>
              <w:rPr>
                <w:rFonts w:cs="Arial"/>
                <w:sz w:val="16"/>
                <w:szCs w:val="16"/>
              </w:rPr>
            </w:pPr>
            <w:proofErr w:type="spellStart"/>
            <w:r w:rsidRPr="00ED0EA5">
              <w:rPr>
                <w:rFonts w:cs="Arial"/>
                <w:sz w:val="16"/>
                <w:szCs w:val="16"/>
              </w:rPr>
              <w:t>Jpeg</w:t>
            </w:r>
            <w:proofErr w:type="spellEnd"/>
          </w:p>
        </w:tc>
        <w:tc>
          <w:tcPr>
            <w:tcW w:w="674" w:type="dxa"/>
          </w:tcPr>
          <w:p w14:paraId="40CA3AD1" w14:textId="77777777" w:rsidR="009E2391" w:rsidRPr="00ED0EA5" w:rsidRDefault="009E2391" w:rsidP="00CB327C">
            <w:pPr>
              <w:jc w:val="center"/>
              <w:rPr>
                <w:rFonts w:cs="Arial"/>
                <w:sz w:val="16"/>
                <w:szCs w:val="16"/>
              </w:rPr>
            </w:pPr>
            <w:r w:rsidRPr="00ED0EA5">
              <w:rPr>
                <w:rFonts w:cs="Arial"/>
                <w:sz w:val="16"/>
                <w:szCs w:val="16"/>
              </w:rPr>
              <w:t>-</w:t>
            </w:r>
          </w:p>
        </w:tc>
        <w:tc>
          <w:tcPr>
            <w:tcW w:w="992" w:type="dxa"/>
          </w:tcPr>
          <w:p w14:paraId="293F470F" w14:textId="77777777" w:rsidR="009E2391" w:rsidRPr="00ED0EA5" w:rsidRDefault="009E2391" w:rsidP="00CB327C">
            <w:pPr>
              <w:jc w:val="center"/>
              <w:rPr>
                <w:rFonts w:cs="Arial"/>
                <w:sz w:val="16"/>
                <w:szCs w:val="16"/>
              </w:rPr>
            </w:pPr>
            <w:r w:rsidRPr="00ED0EA5">
              <w:rPr>
                <w:rFonts w:cs="Arial"/>
                <w:sz w:val="16"/>
                <w:szCs w:val="16"/>
              </w:rPr>
              <w:t>Ja</w:t>
            </w:r>
          </w:p>
        </w:tc>
        <w:tc>
          <w:tcPr>
            <w:tcW w:w="2020" w:type="dxa"/>
          </w:tcPr>
          <w:p w14:paraId="7B95C9D6" w14:textId="28DCD818" w:rsidR="009E2391" w:rsidRPr="00ED0EA5" w:rsidRDefault="00584347" w:rsidP="00CB327C">
            <w:pPr>
              <w:tabs>
                <w:tab w:val="left" w:pos="375"/>
                <w:tab w:val="center" w:pos="477"/>
              </w:tabs>
              <w:rPr>
                <w:rFonts w:cs="Arial"/>
                <w:sz w:val="16"/>
                <w:szCs w:val="16"/>
              </w:rPr>
            </w:pPr>
            <w:r>
              <w:rPr>
                <w:rFonts w:cs="Arial"/>
                <w:sz w:val="16"/>
                <w:szCs w:val="16"/>
              </w:rPr>
              <w:t>N</w:t>
            </w:r>
            <w:r w:rsidR="009E2391" w:rsidRPr="00ED0EA5">
              <w:rPr>
                <w:rFonts w:cs="Arial"/>
                <w:sz w:val="16"/>
                <w:szCs w:val="16"/>
              </w:rPr>
              <w:t>ee</w:t>
            </w:r>
            <w:r>
              <w:rPr>
                <w:rFonts w:cs="Arial"/>
                <w:sz w:val="16"/>
                <w:szCs w:val="16"/>
              </w:rPr>
              <w:t>; Nee</w:t>
            </w:r>
          </w:p>
        </w:tc>
        <w:tc>
          <w:tcPr>
            <w:tcW w:w="1950" w:type="dxa"/>
          </w:tcPr>
          <w:p w14:paraId="3C6D0A35" w14:textId="77777777" w:rsidR="009E2391" w:rsidRPr="00ED0EA5" w:rsidRDefault="009E2391" w:rsidP="00CB327C">
            <w:pPr>
              <w:rPr>
                <w:rFonts w:cs="Arial"/>
                <w:sz w:val="16"/>
                <w:szCs w:val="16"/>
              </w:rPr>
            </w:pPr>
            <w:r w:rsidRPr="00ED0EA5">
              <w:rPr>
                <w:rFonts w:cs="Arial"/>
                <w:sz w:val="16"/>
                <w:szCs w:val="16"/>
              </w:rPr>
              <w:t>Groter dan 5kb</w:t>
            </w:r>
            <w:r w:rsidRPr="00ED0EA5">
              <w:rPr>
                <w:rFonts w:cs="Arial"/>
                <w:sz w:val="16"/>
                <w:szCs w:val="16"/>
              </w:rPr>
              <w:br/>
            </w:r>
          </w:p>
        </w:tc>
      </w:tr>
    </w:tbl>
    <w:p w14:paraId="6F3AC956" w14:textId="77777777" w:rsidR="009E2391" w:rsidRPr="00ED0EA5" w:rsidRDefault="009E2391" w:rsidP="009E2391"/>
    <w:p w14:paraId="3D4AE5BF" w14:textId="77777777" w:rsidR="009E2391" w:rsidRPr="00ED0EA5" w:rsidRDefault="009E2391" w:rsidP="009E2391"/>
    <w:p w14:paraId="7D5CB3D0" w14:textId="77777777" w:rsidR="009E2391" w:rsidRPr="00ED0EA5" w:rsidRDefault="009E2391" w:rsidP="009E2391"/>
    <w:p w14:paraId="686B3430" w14:textId="77777777" w:rsidR="009E2391" w:rsidRPr="00ED0EA5" w:rsidRDefault="009E2391" w:rsidP="009E2391">
      <w:pPr>
        <w:pStyle w:val="Kop2"/>
      </w:pPr>
      <w:r w:rsidRPr="00ED0EA5">
        <w:t>Toetsing</w:t>
      </w:r>
    </w:p>
    <w:p w14:paraId="25D7FFE0" w14:textId="77777777" w:rsidR="00091FE3" w:rsidRDefault="00091FE3" w:rsidP="00091FE3">
      <w:pPr>
        <w:pStyle w:val="Lijstalinea"/>
        <w:numPr>
          <w:ilvl w:val="0"/>
          <w:numId w:val="26"/>
        </w:numPr>
        <w:spacing w:line="276" w:lineRule="auto"/>
      </w:pPr>
      <w:r w:rsidRPr="4C231324">
        <w:rPr>
          <w:rFonts w:eastAsia="Arial"/>
        </w:rPr>
        <w:t xml:space="preserve">Per </w:t>
      </w:r>
      <w:proofErr w:type="spellStart"/>
      <w:r w:rsidRPr="4C231324">
        <w:rPr>
          <w:rFonts w:eastAsia="Arial"/>
        </w:rPr>
        <w:t>meetrun</w:t>
      </w:r>
      <w:proofErr w:type="spellEnd"/>
      <w:r w:rsidRPr="4C231324">
        <w:rPr>
          <w:rFonts w:eastAsia="Arial"/>
        </w:rPr>
        <w:t xml:space="preserve">: Voor </w:t>
      </w:r>
      <w:proofErr w:type="spellStart"/>
      <w:r w:rsidRPr="4C231324">
        <w:rPr>
          <w:rFonts w:eastAsia="Arial"/>
        </w:rPr>
        <w:t>Dagbeelden</w:t>
      </w:r>
      <w:proofErr w:type="spellEnd"/>
      <w:r w:rsidRPr="4C231324">
        <w:rPr>
          <w:rFonts w:eastAsia="Arial"/>
        </w:rPr>
        <w:t xml:space="preserve"> geldt Levering resolutie horizontaal ≥ 1600 en verticaal ≥ 1080</w:t>
      </w:r>
    </w:p>
    <w:p w14:paraId="6A80030C" w14:textId="77777777" w:rsidR="00091FE3" w:rsidRDefault="00091FE3" w:rsidP="00091FE3">
      <w:pPr>
        <w:pStyle w:val="Lijstalinea"/>
        <w:numPr>
          <w:ilvl w:val="0"/>
          <w:numId w:val="26"/>
        </w:numPr>
        <w:spacing w:line="240" w:lineRule="auto"/>
      </w:pPr>
      <w:r w:rsidRPr="4C231324">
        <w:rPr>
          <w:rFonts w:eastAsia="Arial"/>
        </w:rPr>
        <w:t xml:space="preserve">Per </w:t>
      </w:r>
      <w:proofErr w:type="spellStart"/>
      <w:r w:rsidRPr="4C231324">
        <w:rPr>
          <w:rFonts w:eastAsia="Arial"/>
        </w:rPr>
        <w:t>meetrun</w:t>
      </w:r>
      <w:proofErr w:type="spellEnd"/>
      <w:r w:rsidRPr="4C231324">
        <w:rPr>
          <w:rFonts w:eastAsia="Arial"/>
        </w:rPr>
        <w:t>: Voor Nachtbeelden geldt Levering resolutie horizontaal ≥ 800 en verticaal ≥ 540</w:t>
      </w:r>
    </w:p>
    <w:p w14:paraId="4C01D8EC" w14:textId="77777777" w:rsidR="00091FE3" w:rsidRDefault="00091FE3" w:rsidP="00091FE3">
      <w:pPr>
        <w:pStyle w:val="Lijstalinea"/>
        <w:numPr>
          <w:ilvl w:val="0"/>
          <w:numId w:val="26"/>
        </w:numPr>
        <w:spacing w:line="240" w:lineRule="auto"/>
      </w:pPr>
      <w:r w:rsidRPr="4C231324">
        <w:rPr>
          <w:rFonts w:eastAsia="Arial"/>
        </w:rPr>
        <w:t xml:space="preserve">Kwaliteitscontrole per beeld </w:t>
      </w:r>
      <w:proofErr w:type="spellStart"/>
      <w:r w:rsidRPr="4C231324">
        <w:rPr>
          <w:rFonts w:eastAsia="Arial"/>
        </w:rPr>
        <w:t>obv</w:t>
      </w:r>
      <w:proofErr w:type="spellEnd"/>
      <w:r w:rsidRPr="4C231324">
        <w:rPr>
          <w:rFonts w:eastAsia="Arial"/>
        </w:rPr>
        <w:t xml:space="preserve"> variatie in kleur, helderheid en contrast. </w:t>
      </w:r>
    </w:p>
    <w:p w14:paraId="59EFF8B0" w14:textId="77777777" w:rsidR="009E2391" w:rsidRPr="00ED0EA5" w:rsidRDefault="009E2391" w:rsidP="009E2391"/>
    <w:p w14:paraId="66244D47" w14:textId="77777777" w:rsidR="009E2391" w:rsidRPr="00ED0EA5" w:rsidRDefault="009E2391" w:rsidP="009E2391"/>
    <w:p w14:paraId="19B598BA" w14:textId="77777777" w:rsidR="009E2391" w:rsidRPr="00ED0EA5" w:rsidRDefault="009E2391" w:rsidP="009E2391">
      <w:pPr>
        <w:pStyle w:val="Kop2"/>
      </w:pPr>
      <w:r w:rsidRPr="00ED0EA5">
        <w:t>Bemonsteringsafstand</w:t>
      </w:r>
    </w:p>
    <w:p w14:paraId="66B0DBAE" w14:textId="77777777" w:rsidR="009E2391" w:rsidRPr="00ED0EA5" w:rsidRDefault="009E2391" w:rsidP="009E2391">
      <w:r w:rsidRPr="00ED0EA5">
        <w:t xml:space="preserve">Nominaal: </w:t>
      </w:r>
      <w:proofErr w:type="spellStart"/>
      <w:r w:rsidRPr="00ED0EA5">
        <w:t>nvt</w:t>
      </w:r>
      <w:proofErr w:type="spellEnd"/>
    </w:p>
    <w:p w14:paraId="45814DEA" w14:textId="08D0A753" w:rsidR="0016531F" w:rsidRPr="00ED0EA5" w:rsidRDefault="009E2391" w:rsidP="009E2391">
      <w:r w:rsidRPr="00ED0EA5">
        <w:t xml:space="preserve">Tolerantie: </w:t>
      </w:r>
      <w:proofErr w:type="spellStart"/>
      <w:r w:rsidRPr="00ED0EA5">
        <w:t>nvt</w:t>
      </w:r>
      <w:proofErr w:type="spellEnd"/>
    </w:p>
    <w:sectPr w:rsidR="0016531F" w:rsidRPr="00ED0EA5" w:rsidSect="00FE3D20">
      <w:footerReference w:type="default" r:id="rId17"/>
      <w:pgSz w:w="11906" w:h="16838" w:code="9"/>
      <w:pgMar w:top="2552" w:right="868" w:bottom="1400" w:left="1843" w:header="1520"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24521" w14:textId="77777777" w:rsidR="001709F6" w:rsidRDefault="001709F6">
      <w:r>
        <w:separator/>
      </w:r>
    </w:p>
  </w:endnote>
  <w:endnote w:type="continuationSeparator" w:id="0">
    <w:p w14:paraId="2E1ECF4E" w14:textId="77777777" w:rsidR="001709F6" w:rsidRDefault="00170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NS Swift">
    <w:altName w:val="Calibri"/>
    <w:charset w:val="00"/>
    <w:family w:val="auto"/>
    <w:pitch w:val="variable"/>
    <w:sig w:usb0="800000A7"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A7DAB" w14:textId="77777777" w:rsidR="00FE3D20" w:rsidRDefault="00FE3D20" w:rsidP="00FE3D20">
    <w:pPr>
      <w:pStyle w:val="Voettekst"/>
      <w:pBdr>
        <w:top w:val="single" w:sz="6" w:space="1" w:color="auto"/>
      </w:pBdr>
      <w:rPr>
        <w:rFonts w:ascii="NS Swift" w:hAnsi="NS Swift" w:cs="NS Swift"/>
        <w:sz w:val="19"/>
        <w:szCs w:val="19"/>
      </w:rPr>
    </w:pPr>
    <w:bookmarkStart w:id="2" w:name="blwPayoff2"/>
    <w:bookmarkEnd w:id="2"/>
  </w:p>
  <w:p w14:paraId="5BA3E62E" w14:textId="30B36202" w:rsidR="00FE3D20" w:rsidRDefault="00FE3D20" w:rsidP="00FE3D20">
    <w:pPr>
      <w:pStyle w:val="Voettekst"/>
      <w:pBdr>
        <w:top w:val="single" w:sz="6" w:space="1" w:color="auto"/>
      </w:pBdr>
    </w:pPr>
    <w:r>
      <w:rPr>
        <w:rFonts w:cs="Arial"/>
        <w:sz w:val="19"/>
        <w:szCs w:val="19"/>
      </w:rPr>
      <w:t>Paraaf ProRail:</w:t>
    </w:r>
    <w:r>
      <w:rPr>
        <w:rFonts w:ascii="NS Swift" w:hAnsi="NS Swift" w:cs="NS Swift"/>
        <w:sz w:val="19"/>
        <w:szCs w:val="19"/>
      </w:rPr>
      <w:tab/>
    </w:r>
    <w:r>
      <w:rPr>
        <w:rFonts w:cs="Arial"/>
        <w:sz w:val="19"/>
        <w:szCs w:val="19"/>
      </w:rPr>
      <w:t xml:space="preserve">pagina </w:t>
    </w:r>
    <w:r>
      <w:rPr>
        <w:rStyle w:val="Paginanummer"/>
        <w:rFonts w:cs="Arial"/>
        <w:sz w:val="19"/>
        <w:szCs w:val="19"/>
      </w:rPr>
      <w:fldChar w:fldCharType="begin"/>
    </w:r>
    <w:r>
      <w:rPr>
        <w:rStyle w:val="Paginanummer"/>
        <w:rFonts w:cs="Arial"/>
        <w:sz w:val="19"/>
        <w:szCs w:val="19"/>
      </w:rPr>
      <w:instrText xml:space="preserve"> PAGE </w:instrText>
    </w:r>
    <w:r>
      <w:rPr>
        <w:rStyle w:val="Paginanummer"/>
        <w:rFonts w:cs="Arial"/>
        <w:sz w:val="19"/>
        <w:szCs w:val="19"/>
      </w:rPr>
      <w:fldChar w:fldCharType="separate"/>
    </w:r>
    <w:r w:rsidR="00481BE8">
      <w:rPr>
        <w:rStyle w:val="Paginanummer"/>
        <w:rFonts w:cs="Arial"/>
        <w:noProof/>
        <w:sz w:val="19"/>
        <w:szCs w:val="19"/>
      </w:rPr>
      <w:t>1</w:t>
    </w:r>
    <w:r>
      <w:rPr>
        <w:rStyle w:val="Paginanummer"/>
        <w:rFonts w:cs="Arial"/>
        <w:sz w:val="19"/>
        <w:szCs w:val="19"/>
      </w:rPr>
      <w:fldChar w:fldCharType="end"/>
    </w:r>
    <w:r>
      <w:rPr>
        <w:rStyle w:val="Paginanummer"/>
        <w:rFonts w:cs="Arial"/>
        <w:sz w:val="19"/>
        <w:szCs w:val="19"/>
      </w:rPr>
      <w:t xml:space="preserve"> </w:t>
    </w:r>
    <w:r>
      <w:rPr>
        <w:rFonts w:cs="Arial"/>
        <w:sz w:val="19"/>
        <w:szCs w:val="19"/>
      </w:rPr>
      <w:t xml:space="preserve">van </w:t>
    </w:r>
    <w:r>
      <w:rPr>
        <w:rStyle w:val="Paginanummer"/>
        <w:rFonts w:cs="Arial"/>
      </w:rPr>
      <w:fldChar w:fldCharType="begin"/>
    </w:r>
    <w:r>
      <w:rPr>
        <w:rStyle w:val="Paginanummer"/>
        <w:rFonts w:cs="Arial"/>
      </w:rPr>
      <w:instrText xml:space="preserve"> NUMPAGES </w:instrText>
    </w:r>
    <w:r>
      <w:rPr>
        <w:rStyle w:val="Paginanummer"/>
        <w:rFonts w:cs="Arial"/>
      </w:rPr>
      <w:fldChar w:fldCharType="separate"/>
    </w:r>
    <w:r w:rsidR="00481BE8">
      <w:rPr>
        <w:rStyle w:val="Paginanummer"/>
        <w:rFonts w:cs="Arial"/>
        <w:noProof/>
      </w:rPr>
      <w:t>5</w:t>
    </w:r>
    <w:r>
      <w:rPr>
        <w:rStyle w:val="Paginanummer"/>
        <w:rFonts w:cs="Arial"/>
      </w:rPr>
      <w:fldChar w:fldCharType="end"/>
    </w:r>
    <w:r>
      <w:rPr>
        <w:rFonts w:ascii="NS Swift" w:hAnsi="NS Swift" w:cs="NS Swift"/>
        <w:sz w:val="19"/>
        <w:szCs w:val="19"/>
      </w:rPr>
      <w:tab/>
      <w:t xml:space="preserve">         </w:t>
    </w:r>
    <w:r>
      <w:rPr>
        <w:rFonts w:cs="Arial"/>
        <w:sz w:val="19"/>
        <w:szCs w:val="19"/>
      </w:rPr>
      <w:t>Paraaf ON:</w:t>
    </w:r>
  </w:p>
  <w:p w14:paraId="45814DF8" w14:textId="77777777" w:rsidR="00AB5247" w:rsidRDefault="00AB5247">
    <w:pPr>
      <w:pStyle w:val="Voettekst"/>
      <w:rPr>
        <w:rStyle w:val="Referentiekopj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14DF9" w14:textId="77777777" w:rsidR="00AB5247" w:rsidRDefault="00AB5247">
    <w:pPr>
      <w:pStyle w:val="Voettekst"/>
      <w:rPr>
        <w:rStyle w:val="Referentiekopje"/>
      </w:rPr>
    </w:pPr>
    <w:bookmarkStart w:id="3" w:name="blwPayoff1"/>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14E0D" w14:textId="77777777" w:rsidR="00AB5247" w:rsidRDefault="00AB5247"/>
  <w:p w14:paraId="45814E0E" w14:textId="77777777" w:rsidR="00AB5247" w:rsidRDefault="00AB5247"/>
  <w:p w14:paraId="45814E0F" w14:textId="77777777" w:rsidR="00AB5247" w:rsidRDefault="00AB5247"/>
  <w:p w14:paraId="3DA64181" w14:textId="77777777" w:rsidR="00FE3D20" w:rsidRDefault="00FE3D20" w:rsidP="00FE3D20">
    <w:pPr>
      <w:pStyle w:val="Voettekst"/>
      <w:pBdr>
        <w:top w:val="single" w:sz="6" w:space="1" w:color="auto"/>
      </w:pBdr>
      <w:rPr>
        <w:rFonts w:ascii="NS Swift" w:hAnsi="NS Swift" w:cs="NS Swift"/>
        <w:sz w:val="19"/>
        <w:szCs w:val="19"/>
      </w:rPr>
    </w:pPr>
    <w:bookmarkStart w:id="19" w:name="blwclassificatievolgvel2"/>
    <w:bookmarkStart w:id="20" w:name="OLE_LINK2"/>
    <w:bookmarkStart w:id="21" w:name="OLE_LINK3"/>
    <w:bookmarkEnd w:id="19"/>
  </w:p>
  <w:p w14:paraId="2E2BC87B" w14:textId="0F37EBD4" w:rsidR="00FE3D20" w:rsidRDefault="00FE3D20" w:rsidP="00FE3D20">
    <w:pPr>
      <w:pStyle w:val="Voettekst"/>
      <w:pBdr>
        <w:top w:val="single" w:sz="6" w:space="1" w:color="auto"/>
      </w:pBdr>
    </w:pPr>
    <w:r>
      <w:rPr>
        <w:rFonts w:cs="Arial"/>
        <w:sz w:val="19"/>
        <w:szCs w:val="19"/>
      </w:rPr>
      <w:t>Paraaf ProRail:</w:t>
    </w:r>
    <w:r>
      <w:rPr>
        <w:rFonts w:ascii="NS Swift" w:hAnsi="NS Swift" w:cs="NS Swift"/>
        <w:sz w:val="19"/>
        <w:szCs w:val="19"/>
      </w:rPr>
      <w:tab/>
    </w:r>
    <w:r>
      <w:rPr>
        <w:rFonts w:cs="Arial"/>
        <w:sz w:val="19"/>
        <w:szCs w:val="19"/>
      </w:rPr>
      <w:t xml:space="preserve">pagina </w:t>
    </w:r>
    <w:r>
      <w:rPr>
        <w:rStyle w:val="Paginanummer"/>
        <w:rFonts w:cs="Arial"/>
        <w:sz w:val="19"/>
        <w:szCs w:val="19"/>
      </w:rPr>
      <w:fldChar w:fldCharType="begin"/>
    </w:r>
    <w:r>
      <w:rPr>
        <w:rStyle w:val="Paginanummer"/>
        <w:rFonts w:cs="Arial"/>
        <w:sz w:val="19"/>
        <w:szCs w:val="19"/>
      </w:rPr>
      <w:instrText xml:space="preserve"> PAGE </w:instrText>
    </w:r>
    <w:r>
      <w:rPr>
        <w:rStyle w:val="Paginanummer"/>
        <w:rFonts w:cs="Arial"/>
        <w:sz w:val="19"/>
        <w:szCs w:val="19"/>
      </w:rPr>
      <w:fldChar w:fldCharType="separate"/>
    </w:r>
    <w:r w:rsidR="00481BE8">
      <w:rPr>
        <w:rStyle w:val="Paginanummer"/>
        <w:rFonts w:cs="Arial"/>
        <w:noProof/>
        <w:sz w:val="19"/>
        <w:szCs w:val="19"/>
      </w:rPr>
      <w:t>2</w:t>
    </w:r>
    <w:r>
      <w:rPr>
        <w:rStyle w:val="Paginanummer"/>
        <w:rFonts w:cs="Arial"/>
        <w:sz w:val="19"/>
        <w:szCs w:val="19"/>
      </w:rPr>
      <w:fldChar w:fldCharType="end"/>
    </w:r>
    <w:r>
      <w:rPr>
        <w:rStyle w:val="Paginanummer"/>
        <w:rFonts w:cs="Arial"/>
        <w:sz w:val="19"/>
        <w:szCs w:val="19"/>
      </w:rPr>
      <w:t xml:space="preserve"> </w:t>
    </w:r>
    <w:r>
      <w:rPr>
        <w:rFonts w:cs="Arial"/>
        <w:sz w:val="19"/>
        <w:szCs w:val="19"/>
      </w:rPr>
      <w:t xml:space="preserve">van </w:t>
    </w:r>
    <w:r>
      <w:rPr>
        <w:rStyle w:val="Paginanummer"/>
        <w:rFonts w:cs="Arial"/>
      </w:rPr>
      <w:fldChar w:fldCharType="begin"/>
    </w:r>
    <w:r>
      <w:rPr>
        <w:rStyle w:val="Paginanummer"/>
        <w:rFonts w:cs="Arial"/>
      </w:rPr>
      <w:instrText xml:space="preserve"> NUMPAGES </w:instrText>
    </w:r>
    <w:r>
      <w:rPr>
        <w:rStyle w:val="Paginanummer"/>
        <w:rFonts w:cs="Arial"/>
      </w:rPr>
      <w:fldChar w:fldCharType="separate"/>
    </w:r>
    <w:r w:rsidR="00481BE8">
      <w:rPr>
        <w:rStyle w:val="Paginanummer"/>
        <w:rFonts w:cs="Arial"/>
        <w:noProof/>
      </w:rPr>
      <w:t>5</w:t>
    </w:r>
    <w:r>
      <w:rPr>
        <w:rStyle w:val="Paginanummer"/>
        <w:rFonts w:cs="Arial"/>
      </w:rPr>
      <w:fldChar w:fldCharType="end"/>
    </w:r>
    <w:r>
      <w:rPr>
        <w:rFonts w:ascii="NS Swift" w:hAnsi="NS Swift" w:cs="NS Swift"/>
        <w:sz w:val="19"/>
        <w:szCs w:val="19"/>
      </w:rPr>
      <w:tab/>
      <w:t xml:space="preserve">         </w:t>
    </w:r>
    <w:r>
      <w:rPr>
        <w:rFonts w:cs="Arial"/>
        <w:sz w:val="19"/>
        <w:szCs w:val="19"/>
      </w:rPr>
      <w:t xml:space="preserve">Paraaf </w:t>
    </w:r>
    <w:bookmarkEnd w:id="20"/>
    <w:bookmarkEnd w:id="21"/>
    <w:r>
      <w:rPr>
        <w:rFonts w:cs="Arial"/>
        <w:sz w:val="19"/>
        <w:szCs w:val="19"/>
      </w:rPr>
      <w:t>ON:</w:t>
    </w:r>
  </w:p>
  <w:p w14:paraId="45814E1A" w14:textId="77777777" w:rsidR="00AB5247" w:rsidRDefault="00AB5247">
    <w:pPr>
      <w:pStyle w:val="Voettekst"/>
      <w:rPr>
        <w:rStyle w:val="Referentiekopj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DEFAE" w14:textId="77777777" w:rsidR="001709F6" w:rsidRDefault="001709F6">
      <w:r>
        <w:separator/>
      </w:r>
    </w:p>
  </w:footnote>
  <w:footnote w:type="continuationSeparator" w:id="0">
    <w:p w14:paraId="54AF04F8" w14:textId="77777777" w:rsidR="001709F6" w:rsidRDefault="00170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14DF7" w14:textId="215DD902" w:rsidR="00AB5247" w:rsidRPr="007070BA" w:rsidRDefault="00AB5247" w:rsidP="007070BA">
    <w:pPr>
      <w:pStyle w:val="Koptekst"/>
      <w:tabs>
        <w:tab w:val="clear" w:pos="4536"/>
        <w:tab w:val="center" w:pos="6521"/>
      </w:tabs>
      <w:rPr>
        <w:sz w:val="16"/>
        <w:szCs w:val="16"/>
      </w:rPr>
    </w:pPr>
    <w:r w:rsidRPr="007070BA">
      <w:rPr>
        <w:noProof/>
        <w:sz w:val="16"/>
        <w:szCs w:val="16"/>
      </w:rPr>
      <mc:AlternateContent>
        <mc:Choice Requires="wps">
          <w:drawing>
            <wp:anchor distT="0" distB="0" distL="114300" distR="114300" simplePos="0" relativeHeight="251658240" behindDoc="0" locked="0" layoutInCell="0" allowOverlap="1" wp14:anchorId="45814E1D" wp14:editId="39577865">
              <wp:simplePos x="0" y="0"/>
              <wp:positionH relativeFrom="page">
                <wp:posOffset>1674495</wp:posOffset>
              </wp:positionH>
              <wp:positionV relativeFrom="page">
                <wp:posOffset>702310</wp:posOffset>
              </wp:positionV>
              <wp:extent cx="4103370" cy="193040"/>
              <wp:effectExtent l="0" t="0" r="381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14E26" w14:textId="77777777" w:rsidR="00AB5247" w:rsidRDefault="00AB524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814E1D" id="_x0000_t202" coordsize="21600,21600" o:spt="202" path="m,l,21600r21600,l21600,xe">
              <v:stroke joinstyle="miter"/>
              <v:path gradientshapeok="t" o:connecttype="rect"/>
            </v:shapetype>
            <v:shape id="Text Box 9" o:spid="_x0000_s1026" type="#_x0000_t202" style="position:absolute;margin-left:131.85pt;margin-top:55.3pt;width:323.1pt;height:15.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" o:allowincell="f" filled="f" stroked="f">
              <v:textbox inset="0,0,0,0">
                <w:txbxContent>
                  <w:p w14:paraId="45814E26" w14:textId="77777777" w:rsidR="00AB5247" w:rsidRDefault="00AB5247"/>
                </w:txbxContent>
              </v:textbox>
              <w10:wrap anchorx="page" anchory="page"/>
            </v:shape>
          </w:pict>
        </mc:Fallback>
      </mc:AlternateContent>
    </w:r>
    <w:r w:rsidR="00F337A8">
      <w:rPr>
        <w:sz w:val="16"/>
        <w:szCs w:val="16"/>
      </w:rPr>
      <w:t>TN109672 Annex 4</w:t>
    </w:r>
    <w:r w:rsidR="00F337A8">
      <w:rPr>
        <w:sz w:val="16"/>
        <w:szCs w:val="16"/>
      </w:rPr>
      <w:tab/>
      <w:t>Versie 8</w:t>
    </w:r>
    <w:r w:rsidR="007070BA" w:rsidRPr="007070BA">
      <w:rPr>
        <w:sz w:val="16"/>
        <w:szCs w:val="16"/>
      </w:rPr>
      <w:t>.</w:t>
    </w:r>
    <w:r w:rsidR="00633993">
      <w:rPr>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66467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C0C9D6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26A6FE3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AF5CF29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582FD2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DC922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7A63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70D3A1F"/>
    <w:multiLevelType w:val="hybridMultilevel"/>
    <w:tmpl w:val="000620C0"/>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8BE70E9"/>
    <w:multiLevelType w:val="hybridMultilevel"/>
    <w:tmpl w:val="4746A86A"/>
    <w:lvl w:ilvl="0" w:tplc="460EF184">
      <w:start w:val="1"/>
      <w:numFmt w:val="bullet"/>
      <w:lvlText w:val="-"/>
      <w:lvlJc w:val="left"/>
      <w:pPr>
        <w:ind w:left="720" w:hanging="360"/>
      </w:pPr>
      <w:rPr>
        <w:rFonts w:ascii="Arial" w:eastAsia="Times New Roman" w:hAnsi="Arial" w:cs="Arial" w:hint="default"/>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2EC5F91"/>
    <w:multiLevelType w:val="hybridMultilevel"/>
    <w:tmpl w:val="244C00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C2242C5"/>
    <w:multiLevelType w:val="hybridMultilevel"/>
    <w:tmpl w:val="6BEA616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5605DEB"/>
    <w:multiLevelType w:val="hybridMultilevel"/>
    <w:tmpl w:val="A572AB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A771D7"/>
    <w:multiLevelType w:val="hybridMultilevel"/>
    <w:tmpl w:val="FA703A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F572526"/>
    <w:multiLevelType w:val="hybridMultilevel"/>
    <w:tmpl w:val="7A0A70C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DF02352"/>
    <w:multiLevelType w:val="hybridMultilevel"/>
    <w:tmpl w:val="424E1876"/>
    <w:lvl w:ilvl="0" w:tplc="FAFE9D66">
      <w:start w:val="1"/>
      <w:numFmt w:val="decimal"/>
      <w:lvlText w:val="[Ref.S%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554D2AAB"/>
    <w:multiLevelType w:val="hybridMultilevel"/>
    <w:tmpl w:val="35208432"/>
    <w:lvl w:ilvl="0" w:tplc="F5127CE0">
      <w:start w:val="1"/>
      <w:numFmt w:val="decimal"/>
      <w:lvlText w:val="%1."/>
      <w:lvlJc w:val="left"/>
      <w:pPr>
        <w:ind w:left="360" w:hanging="360"/>
      </w:pPr>
    </w:lvl>
    <w:lvl w:ilvl="1" w:tplc="2352508E">
      <w:start w:val="1"/>
      <w:numFmt w:val="lowerLetter"/>
      <w:lvlText w:val="%2."/>
      <w:lvlJc w:val="left"/>
      <w:pPr>
        <w:ind w:left="1080" w:hanging="360"/>
      </w:pPr>
    </w:lvl>
    <w:lvl w:ilvl="2" w:tplc="CFEAE1EE">
      <w:start w:val="1"/>
      <w:numFmt w:val="lowerRoman"/>
      <w:lvlText w:val="%3."/>
      <w:lvlJc w:val="right"/>
      <w:pPr>
        <w:ind w:left="1800" w:hanging="180"/>
      </w:pPr>
    </w:lvl>
    <w:lvl w:ilvl="3" w:tplc="FE9A0732">
      <w:start w:val="1"/>
      <w:numFmt w:val="decimal"/>
      <w:lvlText w:val="%4."/>
      <w:lvlJc w:val="left"/>
      <w:pPr>
        <w:ind w:left="2520" w:hanging="360"/>
      </w:pPr>
    </w:lvl>
    <w:lvl w:ilvl="4" w:tplc="59BCD340">
      <w:start w:val="1"/>
      <w:numFmt w:val="lowerLetter"/>
      <w:lvlText w:val="%5."/>
      <w:lvlJc w:val="left"/>
      <w:pPr>
        <w:ind w:left="3240" w:hanging="360"/>
      </w:pPr>
    </w:lvl>
    <w:lvl w:ilvl="5" w:tplc="D928937A">
      <w:start w:val="1"/>
      <w:numFmt w:val="lowerRoman"/>
      <w:lvlText w:val="%6."/>
      <w:lvlJc w:val="right"/>
      <w:pPr>
        <w:ind w:left="3960" w:hanging="180"/>
      </w:pPr>
    </w:lvl>
    <w:lvl w:ilvl="6" w:tplc="1E88900E">
      <w:start w:val="1"/>
      <w:numFmt w:val="decimal"/>
      <w:lvlText w:val="%7."/>
      <w:lvlJc w:val="left"/>
      <w:pPr>
        <w:ind w:left="4680" w:hanging="360"/>
      </w:pPr>
    </w:lvl>
    <w:lvl w:ilvl="7" w:tplc="D292B326">
      <w:start w:val="1"/>
      <w:numFmt w:val="lowerLetter"/>
      <w:lvlText w:val="%8."/>
      <w:lvlJc w:val="left"/>
      <w:pPr>
        <w:ind w:left="5400" w:hanging="360"/>
      </w:pPr>
    </w:lvl>
    <w:lvl w:ilvl="8" w:tplc="46E2BAA8">
      <w:start w:val="1"/>
      <w:numFmt w:val="lowerRoman"/>
      <w:lvlText w:val="%9."/>
      <w:lvlJc w:val="right"/>
      <w:pPr>
        <w:ind w:left="6120" w:hanging="180"/>
      </w:pPr>
    </w:lvl>
  </w:abstractNum>
  <w:abstractNum w:abstractNumId="19" w15:restartNumberingAfterBreak="0">
    <w:nsid w:val="59B00E27"/>
    <w:multiLevelType w:val="hybridMultilevel"/>
    <w:tmpl w:val="3BC45FE0"/>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0" w15:restartNumberingAfterBreak="0">
    <w:nsid w:val="650B1CB1"/>
    <w:multiLevelType w:val="multilevel"/>
    <w:tmpl w:val="C5DE5382"/>
    <w:lvl w:ilvl="0">
      <w:start w:val="1"/>
      <w:numFmt w:val="decimal"/>
      <w:pStyle w:val="Kop1"/>
      <w:lvlText w:val="%1"/>
      <w:lvlJc w:val="right"/>
      <w:pPr>
        <w:tabs>
          <w:tab w:val="num" w:pos="0"/>
        </w:tabs>
        <w:ind w:left="0" w:hanging="284"/>
      </w:pPr>
      <w:rPr>
        <w:rFonts w:ascii="Arial" w:hAnsi="Arial" w:hint="default"/>
        <w:b/>
        <w:i w:val="0"/>
        <w:spacing w:val="10"/>
      </w:rPr>
    </w:lvl>
    <w:lvl w:ilvl="1">
      <w:start w:val="1"/>
      <w:numFmt w:val="decimal"/>
      <w:pStyle w:val="Kop2"/>
      <w:isLgl/>
      <w:lvlText w:val="%1.%2"/>
      <w:lvlJc w:val="right"/>
      <w:pPr>
        <w:tabs>
          <w:tab w:val="num" w:pos="0"/>
        </w:tabs>
        <w:ind w:left="0" w:hanging="284"/>
      </w:pPr>
      <w:rPr>
        <w:rFonts w:ascii="Arial" w:hAnsi="Arial" w:hint="default"/>
        <w:b/>
        <w:i w:val="0"/>
        <w:spacing w:val="0"/>
        <w:sz w:val="20"/>
      </w:rPr>
    </w:lvl>
    <w:lvl w:ilvl="2">
      <w:start w:val="1"/>
      <w:numFmt w:val="decimal"/>
      <w:pStyle w:val="Kop3"/>
      <w:isLgl/>
      <w:lvlText w:val="%1.%2.%3"/>
      <w:lvlJc w:val="right"/>
      <w:pPr>
        <w:tabs>
          <w:tab w:val="num" w:pos="0"/>
        </w:tabs>
        <w:ind w:left="0" w:hanging="284"/>
      </w:pPr>
      <w:rPr>
        <w:rFonts w:ascii="Arial" w:hAnsi="Arial" w:hint="default"/>
        <w:b/>
        <w:i w:val="0"/>
        <w:sz w:val="20"/>
      </w:rPr>
    </w:lvl>
    <w:lvl w:ilvl="3">
      <w:start w:val="1"/>
      <w:numFmt w:val="decimal"/>
      <w:pStyle w:val="Kop4"/>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7B850269"/>
    <w:multiLevelType w:val="hybridMultilevel"/>
    <w:tmpl w:val="26DC10D8"/>
    <w:lvl w:ilvl="0" w:tplc="9C446850">
      <w:start w:val="1"/>
      <w:numFmt w:val="decimal"/>
      <w:lvlText w:val="[Ref.A%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2" w15:restartNumberingAfterBreak="0">
    <w:nsid w:val="7FEF3CFB"/>
    <w:multiLevelType w:val="hybridMultilevel"/>
    <w:tmpl w:val="5AACEF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16"/>
  </w:num>
  <w:num w:numId="13">
    <w:abstractNumId w:val="13"/>
  </w:num>
  <w:num w:numId="14">
    <w:abstractNumId w:val="11"/>
  </w:num>
  <w:num w:numId="15">
    <w:abstractNumId w:val="12"/>
  </w:num>
  <w:num w:numId="16">
    <w:abstractNumId w:val="22"/>
  </w:num>
  <w:num w:numId="17">
    <w:abstractNumId w:val="20"/>
  </w:num>
  <w:num w:numId="18">
    <w:abstractNumId w:val="20"/>
  </w:num>
  <w:num w:numId="19">
    <w:abstractNumId w:val="19"/>
  </w:num>
  <w:num w:numId="20">
    <w:abstractNumId w:val="14"/>
  </w:num>
  <w:num w:numId="21">
    <w:abstractNumId w:val="15"/>
  </w:num>
  <w:num w:numId="22">
    <w:abstractNumId w:val="17"/>
  </w:num>
  <w:num w:numId="23">
    <w:abstractNumId w:val="21"/>
  </w:num>
  <w:num w:numId="24">
    <w:abstractNumId w:val="20"/>
  </w:num>
  <w:num w:numId="25">
    <w:abstractNumId w:val="10"/>
  </w:num>
  <w:num w:numId="2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angeID" w:val="Rapport"/>
    <w:docVar w:name="IndexValues" w:val="contactpersoon=Maaike Geurts_x000d__x000a_locatie=De Inktpot_x000d__x000a_bedrijf=IM RC, II, ID, M_x000d__x000a_"/>
    <w:docVar w:name="Language" w:val="1043"/>
    <w:docVar w:name="TrayWizard" w:val="Blanco0Briefpapier1CD Labels2Booklet3Bottomcard4Map voorkant5"/>
    <w:docVar w:name="UserValues" w:val="contactpersoon=Maaike Geurts_x000d__x000a_locatie=De Inktpot_x000d__x000a_bedrijf=IM RC, II, ID, M_x000d__x000a_rubricering=Publiek_x000d__x000a_titel=Branch Breed Monitoring Systeem_x000d__x000a_subtitel=Specificatie meetdataset: spoorgeometrie_x000d__x000a_van=_x000d__x000a_kenmerk=_x000d__x000a_versie=_x000d__x000a_datum=40735,4302685648_x000d__x000a_status=concept_x000d__x000a_documentnummer=_x000d__x000a_versiedatum=_x000d__x000a_projectleider=_x000d__x000a_distributie=_x000d__x000a_"/>
  </w:docVars>
  <w:rsids>
    <w:rsidRoot w:val="00372ED2"/>
    <w:rsid w:val="000005E1"/>
    <w:rsid w:val="000039B2"/>
    <w:rsid w:val="00004FA2"/>
    <w:rsid w:val="00020666"/>
    <w:rsid w:val="000233F4"/>
    <w:rsid w:val="000337B3"/>
    <w:rsid w:val="000432D6"/>
    <w:rsid w:val="00051498"/>
    <w:rsid w:val="00052676"/>
    <w:rsid w:val="000569BE"/>
    <w:rsid w:val="000752AA"/>
    <w:rsid w:val="000804F5"/>
    <w:rsid w:val="00091FE3"/>
    <w:rsid w:val="000A33A4"/>
    <w:rsid w:val="000B5096"/>
    <w:rsid w:val="000C18BD"/>
    <w:rsid w:val="000C20AA"/>
    <w:rsid w:val="000C2EA5"/>
    <w:rsid w:val="000C671D"/>
    <w:rsid w:val="000D3FA4"/>
    <w:rsid w:val="00100556"/>
    <w:rsid w:val="00100F55"/>
    <w:rsid w:val="0010475F"/>
    <w:rsid w:val="0010660E"/>
    <w:rsid w:val="00120068"/>
    <w:rsid w:val="001252FE"/>
    <w:rsid w:val="0012656D"/>
    <w:rsid w:val="0013466A"/>
    <w:rsid w:val="001427AE"/>
    <w:rsid w:val="0015349A"/>
    <w:rsid w:val="0016531F"/>
    <w:rsid w:val="00165F14"/>
    <w:rsid w:val="0016641F"/>
    <w:rsid w:val="001709F6"/>
    <w:rsid w:val="00174998"/>
    <w:rsid w:val="0017512F"/>
    <w:rsid w:val="00184E80"/>
    <w:rsid w:val="00187E54"/>
    <w:rsid w:val="001C4B22"/>
    <w:rsid w:val="001C52C9"/>
    <w:rsid w:val="001C7FA1"/>
    <w:rsid w:val="001E1E4F"/>
    <w:rsid w:val="00200381"/>
    <w:rsid w:val="002040A6"/>
    <w:rsid w:val="00204A2A"/>
    <w:rsid w:val="00245BD1"/>
    <w:rsid w:val="0028127B"/>
    <w:rsid w:val="00281C19"/>
    <w:rsid w:val="0028498A"/>
    <w:rsid w:val="002A58D6"/>
    <w:rsid w:val="002A76AD"/>
    <w:rsid w:val="002C2208"/>
    <w:rsid w:val="002D6E7B"/>
    <w:rsid w:val="002E5C06"/>
    <w:rsid w:val="002F766C"/>
    <w:rsid w:val="003307BC"/>
    <w:rsid w:val="00333D59"/>
    <w:rsid w:val="00334082"/>
    <w:rsid w:val="003549EC"/>
    <w:rsid w:val="0036482B"/>
    <w:rsid w:val="00364C6F"/>
    <w:rsid w:val="00372ED2"/>
    <w:rsid w:val="00381CF9"/>
    <w:rsid w:val="00397A47"/>
    <w:rsid w:val="003A403D"/>
    <w:rsid w:val="003D3680"/>
    <w:rsid w:val="003E33BC"/>
    <w:rsid w:val="003F7BE1"/>
    <w:rsid w:val="0040063F"/>
    <w:rsid w:val="00401003"/>
    <w:rsid w:val="004257D7"/>
    <w:rsid w:val="00445BFF"/>
    <w:rsid w:val="0044668D"/>
    <w:rsid w:val="00455340"/>
    <w:rsid w:val="00455F5E"/>
    <w:rsid w:val="00481BE8"/>
    <w:rsid w:val="004B18B2"/>
    <w:rsid w:val="004B1ADB"/>
    <w:rsid w:val="004B7076"/>
    <w:rsid w:val="004E06C3"/>
    <w:rsid w:val="004E7196"/>
    <w:rsid w:val="00502282"/>
    <w:rsid w:val="00503BFD"/>
    <w:rsid w:val="00513299"/>
    <w:rsid w:val="00515B58"/>
    <w:rsid w:val="0052359E"/>
    <w:rsid w:val="005336C0"/>
    <w:rsid w:val="00542204"/>
    <w:rsid w:val="00556829"/>
    <w:rsid w:val="00570511"/>
    <w:rsid w:val="00582D9B"/>
    <w:rsid w:val="00584347"/>
    <w:rsid w:val="00595D03"/>
    <w:rsid w:val="005A03C7"/>
    <w:rsid w:val="005A6144"/>
    <w:rsid w:val="005A648C"/>
    <w:rsid w:val="005B4742"/>
    <w:rsid w:val="005D1A15"/>
    <w:rsid w:val="005D41EF"/>
    <w:rsid w:val="005D6F88"/>
    <w:rsid w:val="005F48BD"/>
    <w:rsid w:val="0060184F"/>
    <w:rsid w:val="006038B9"/>
    <w:rsid w:val="00603C0A"/>
    <w:rsid w:val="00605724"/>
    <w:rsid w:val="00611B07"/>
    <w:rsid w:val="006152AC"/>
    <w:rsid w:val="00615BA9"/>
    <w:rsid w:val="00630469"/>
    <w:rsid w:val="0063065F"/>
    <w:rsid w:val="00633993"/>
    <w:rsid w:val="00646C41"/>
    <w:rsid w:val="00665FC6"/>
    <w:rsid w:val="00686E73"/>
    <w:rsid w:val="006A35A9"/>
    <w:rsid w:val="006B5738"/>
    <w:rsid w:val="006C117D"/>
    <w:rsid w:val="006D5B13"/>
    <w:rsid w:val="007070BA"/>
    <w:rsid w:val="00713E50"/>
    <w:rsid w:val="00730094"/>
    <w:rsid w:val="0074158D"/>
    <w:rsid w:val="007442EA"/>
    <w:rsid w:val="007648A0"/>
    <w:rsid w:val="00765720"/>
    <w:rsid w:val="007670B0"/>
    <w:rsid w:val="00774483"/>
    <w:rsid w:val="00783DC6"/>
    <w:rsid w:val="007848D0"/>
    <w:rsid w:val="007A054F"/>
    <w:rsid w:val="007E2EE1"/>
    <w:rsid w:val="007F0E0F"/>
    <w:rsid w:val="007F233E"/>
    <w:rsid w:val="0081171E"/>
    <w:rsid w:val="00813A6D"/>
    <w:rsid w:val="00822293"/>
    <w:rsid w:val="008333B7"/>
    <w:rsid w:val="00845543"/>
    <w:rsid w:val="00846055"/>
    <w:rsid w:val="00847555"/>
    <w:rsid w:val="008504B4"/>
    <w:rsid w:val="008522DF"/>
    <w:rsid w:val="00854DC4"/>
    <w:rsid w:val="00860E79"/>
    <w:rsid w:val="0086771F"/>
    <w:rsid w:val="00871D2A"/>
    <w:rsid w:val="008B2061"/>
    <w:rsid w:val="008C0CCE"/>
    <w:rsid w:val="008C1843"/>
    <w:rsid w:val="009046DF"/>
    <w:rsid w:val="00904E7F"/>
    <w:rsid w:val="00905D5D"/>
    <w:rsid w:val="00910E8A"/>
    <w:rsid w:val="0092071D"/>
    <w:rsid w:val="00932DB9"/>
    <w:rsid w:val="00950585"/>
    <w:rsid w:val="00973F8D"/>
    <w:rsid w:val="00987DDE"/>
    <w:rsid w:val="0099193A"/>
    <w:rsid w:val="009969BA"/>
    <w:rsid w:val="009A27EE"/>
    <w:rsid w:val="009B0CD0"/>
    <w:rsid w:val="009C4804"/>
    <w:rsid w:val="009D5655"/>
    <w:rsid w:val="009E2391"/>
    <w:rsid w:val="009E29C4"/>
    <w:rsid w:val="009F4CE9"/>
    <w:rsid w:val="009F56E2"/>
    <w:rsid w:val="009F755E"/>
    <w:rsid w:val="009F7E90"/>
    <w:rsid w:val="00A04E6A"/>
    <w:rsid w:val="00A316A4"/>
    <w:rsid w:val="00A32B14"/>
    <w:rsid w:val="00A416CA"/>
    <w:rsid w:val="00A836DD"/>
    <w:rsid w:val="00A83F68"/>
    <w:rsid w:val="00A84412"/>
    <w:rsid w:val="00A868FA"/>
    <w:rsid w:val="00AB5247"/>
    <w:rsid w:val="00AC73C4"/>
    <w:rsid w:val="00AD2F9F"/>
    <w:rsid w:val="00AD6E20"/>
    <w:rsid w:val="00AE3188"/>
    <w:rsid w:val="00AF147C"/>
    <w:rsid w:val="00B33FCC"/>
    <w:rsid w:val="00B40FD0"/>
    <w:rsid w:val="00B54650"/>
    <w:rsid w:val="00B56220"/>
    <w:rsid w:val="00B70AD9"/>
    <w:rsid w:val="00B77B0A"/>
    <w:rsid w:val="00B80359"/>
    <w:rsid w:val="00B864C7"/>
    <w:rsid w:val="00B86548"/>
    <w:rsid w:val="00B93146"/>
    <w:rsid w:val="00B95673"/>
    <w:rsid w:val="00B95ADD"/>
    <w:rsid w:val="00BA76F7"/>
    <w:rsid w:val="00BB6431"/>
    <w:rsid w:val="00BC5449"/>
    <w:rsid w:val="00BD458D"/>
    <w:rsid w:val="00BD5639"/>
    <w:rsid w:val="00BE76D7"/>
    <w:rsid w:val="00C06530"/>
    <w:rsid w:val="00C27DAC"/>
    <w:rsid w:val="00C316EA"/>
    <w:rsid w:val="00C31E61"/>
    <w:rsid w:val="00C409D9"/>
    <w:rsid w:val="00C54F55"/>
    <w:rsid w:val="00C55681"/>
    <w:rsid w:val="00C67C47"/>
    <w:rsid w:val="00C70CFE"/>
    <w:rsid w:val="00C81096"/>
    <w:rsid w:val="00C81E2E"/>
    <w:rsid w:val="00C82BA0"/>
    <w:rsid w:val="00CA57C4"/>
    <w:rsid w:val="00CB07BF"/>
    <w:rsid w:val="00CB45F4"/>
    <w:rsid w:val="00CC126A"/>
    <w:rsid w:val="00CC7A1F"/>
    <w:rsid w:val="00CD7709"/>
    <w:rsid w:val="00CE1AD9"/>
    <w:rsid w:val="00CF256B"/>
    <w:rsid w:val="00D0027F"/>
    <w:rsid w:val="00D45AA9"/>
    <w:rsid w:val="00D539A8"/>
    <w:rsid w:val="00D71708"/>
    <w:rsid w:val="00D73B94"/>
    <w:rsid w:val="00D80462"/>
    <w:rsid w:val="00D8674D"/>
    <w:rsid w:val="00D90785"/>
    <w:rsid w:val="00DB033E"/>
    <w:rsid w:val="00DC1DBF"/>
    <w:rsid w:val="00DC703E"/>
    <w:rsid w:val="00DD6A93"/>
    <w:rsid w:val="00DE51E3"/>
    <w:rsid w:val="00DE6D51"/>
    <w:rsid w:val="00DF7D28"/>
    <w:rsid w:val="00E041E7"/>
    <w:rsid w:val="00E12870"/>
    <w:rsid w:val="00E343C6"/>
    <w:rsid w:val="00E4019E"/>
    <w:rsid w:val="00E43A06"/>
    <w:rsid w:val="00E507DE"/>
    <w:rsid w:val="00E538FA"/>
    <w:rsid w:val="00E63F02"/>
    <w:rsid w:val="00E63F97"/>
    <w:rsid w:val="00E6780A"/>
    <w:rsid w:val="00E67FE1"/>
    <w:rsid w:val="00E95815"/>
    <w:rsid w:val="00ED0EA5"/>
    <w:rsid w:val="00ED1AEA"/>
    <w:rsid w:val="00EF0381"/>
    <w:rsid w:val="00F03F61"/>
    <w:rsid w:val="00F051ED"/>
    <w:rsid w:val="00F13143"/>
    <w:rsid w:val="00F16077"/>
    <w:rsid w:val="00F16E30"/>
    <w:rsid w:val="00F2014E"/>
    <w:rsid w:val="00F25CFD"/>
    <w:rsid w:val="00F337A8"/>
    <w:rsid w:val="00F41D92"/>
    <w:rsid w:val="00F424A3"/>
    <w:rsid w:val="00F5038C"/>
    <w:rsid w:val="00F505E8"/>
    <w:rsid w:val="00F56CCF"/>
    <w:rsid w:val="00F62C42"/>
    <w:rsid w:val="00F90969"/>
    <w:rsid w:val="00F93345"/>
    <w:rsid w:val="00FA3881"/>
    <w:rsid w:val="00FB7C74"/>
    <w:rsid w:val="00FD07F0"/>
    <w:rsid w:val="00FE3D20"/>
    <w:rsid w:val="00FF6E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814C9A"/>
  <w15:docId w15:val="{DB4FC495-AC23-4C06-829D-2397F76B5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281C19"/>
    <w:pPr>
      <w:spacing w:line="240" w:lineRule="atLeast"/>
    </w:pPr>
    <w:rPr>
      <w:rFonts w:ascii="Arial" w:hAnsi="Arial"/>
    </w:rPr>
  </w:style>
  <w:style w:type="paragraph" w:styleId="Kop1">
    <w:name w:val="heading 1"/>
    <w:basedOn w:val="Standaard"/>
    <w:next w:val="Standaard"/>
    <w:qFormat/>
    <w:rsid w:val="00281C19"/>
    <w:pPr>
      <w:keepNext/>
      <w:numPr>
        <w:numId w:val="11"/>
      </w:numPr>
      <w:spacing w:before="180" w:after="220" w:line="240" w:lineRule="auto"/>
      <w:outlineLvl w:val="0"/>
    </w:pPr>
    <w:rPr>
      <w:b/>
      <w:kern w:val="28"/>
      <w:sz w:val="26"/>
    </w:rPr>
  </w:style>
  <w:style w:type="paragraph" w:styleId="Kop2">
    <w:name w:val="heading 2"/>
    <w:basedOn w:val="Standaard"/>
    <w:next w:val="Standaard"/>
    <w:qFormat/>
    <w:rsid w:val="00281C19"/>
    <w:pPr>
      <w:keepNext/>
      <w:numPr>
        <w:ilvl w:val="1"/>
        <w:numId w:val="11"/>
      </w:numPr>
      <w:outlineLvl w:val="1"/>
    </w:pPr>
    <w:rPr>
      <w:b/>
    </w:rPr>
  </w:style>
  <w:style w:type="paragraph" w:styleId="Kop3">
    <w:name w:val="heading 3"/>
    <w:basedOn w:val="Standaard"/>
    <w:next w:val="Standaard"/>
    <w:link w:val="Kop3Char"/>
    <w:qFormat/>
    <w:rsid w:val="00281C19"/>
    <w:pPr>
      <w:keepNext/>
      <w:numPr>
        <w:ilvl w:val="2"/>
        <w:numId w:val="11"/>
      </w:numPr>
      <w:outlineLvl w:val="2"/>
    </w:pPr>
    <w:rPr>
      <w:b/>
    </w:rPr>
  </w:style>
  <w:style w:type="paragraph" w:styleId="Kop4">
    <w:name w:val="heading 4"/>
    <w:basedOn w:val="Standaard"/>
    <w:next w:val="Standaard"/>
    <w:qFormat/>
    <w:rsid w:val="00281C19"/>
    <w:pPr>
      <w:keepNext/>
      <w:numPr>
        <w:ilvl w:val="3"/>
        <w:numId w:val="11"/>
      </w:numPr>
      <w:outlineLvl w:val="3"/>
    </w:pPr>
    <w:rPr>
      <w:b/>
    </w:rPr>
  </w:style>
  <w:style w:type="paragraph" w:styleId="Kop5">
    <w:name w:val="heading 5"/>
    <w:basedOn w:val="Standaard"/>
    <w:next w:val="Standaard"/>
    <w:qFormat/>
    <w:rsid w:val="00281C19"/>
    <w:pPr>
      <w:spacing w:before="240" w:after="60"/>
      <w:outlineLvl w:val="4"/>
    </w:pPr>
    <w:rPr>
      <w:sz w:val="22"/>
    </w:rPr>
  </w:style>
  <w:style w:type="paragraph" w:styleId="Kop6">
    <w:name w:val="heading 6"/>
    <w:basedOn w:val="Standaard"/>
    <w:next w:val="Standaard"/>
    <w:qFormat/>
    <w:rsid w:val="00281C19"/>
    <w:pPr>
      <w:spacing w:before="240" w:after="60"/>
      <w:outlineLvl w:val="5"/>
    </w:pPr>
    <w:rPr>
      <w:rFonts w:ascii="Times New Roman" w:hAnsi="Times New Roman"/>
      <w:i/>
      <w:sz w:val="22"/>
    </w:rPr>
  </w:style>
  <w:style w:type="paragraph" w:styleId="Kop7">
    <w:name w:val="heading 7"/>
    <w:basedOn w:val="Standaard"/>
    <w:next w:val="Standaard"/>
    <w:qFormat/>
    <w:rsid w:val="00281C19"/>
    <w:pPr>
      <w:spacing w:before="240" w:after="60"/>
      <w:outlineLvl w:val="6"/>
    </w:pPr>
  </w:style>
  <w:style w:type="paragraph" w:styleId="Kop8">
    <w:name w:val="heading 8"/>
    <w:basedOn w:val="Standaard"/>
    <w:next w:val="Standaard"/>
    <w:qFormat/>
    <w:rsid w:val="00281C19"/>
    <w:pPr>
      <w:spacing w:before="240" w:after="60"/>
      <w:outlineLvl w:val="7"/>
    </w:pPr>
    <w:rPr>
      <w:i/>
    </w:rPr>
  </w:style>
  <w:style w:type="paragraph" w:styleId="Kop9">
    <w:name w:val="heading 9"/>
    <w:basedOn w:val="Standaard"/>
    <w:next w:val="Standaard"/>
    <w:qFormat/>
    <w:rsid w:val="00281C19"/>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281C19"/>
    <w:pPr>
      <w:tabs>
        <w:tab w:val="center" w:pos="4536"/>
        <w:tab w:val="right" w:pos="9072"/>
      </w:tabs>
      <w:spacing w:line="240" w:lineRule="exact"/>
    </w:pPr>
  </w:style>
  <w:style w:type="paragraph" w:styleId="Voettekst">
    <w:name w:val="footer"/>
    <w:basedOn w:val="Standaard"/>
    <w:link w:val="VoettekstChar"/>
    <w:rsid w:val="00281C19"/>
    <w:pPr>
      <w:tabs>
        <w:tab w:val="center" w:pos="4536"/>
        <w:tab w:val="right" w:pos="9072"/>
      </w:tabs>
    </w:pPr>
  </w:style>
  <w:style w:type="paragraph" w:customStyle="1" w:styleId="ModelTitel">
    <w:name w:val="ModelTitel"/>
    <w:rsid w:val="00281C19"/>
    <w:rPr>
      <w:rFonts w:ascii="Arial" w:hAnsi="Arial"/>
      <w:b/>
      <w:noProof/>
      <w:spacing w:val="4"/>
      <w:sz w:val="22"/>
    </w:rPr>
  </w:style>
  <w:style w:type="character" w:customStyle="1" w:styleId="Referentiekopje">
    <w:name w:val="Referentiekopje"/>
    <w:rsid w:val="00281C19"/>
    <w:rPr>
      <w:rFonts w:ascii="Arial" w:hAnsi="Arial"/>
      <w:sz w:val="14"/>
      <w:lang w:val="nl-NL"/>
    </w:rPr>
  </w:style>
  <w:style w:type="paragraph" w:customStyle="1" w:styleId="Adresregel">
    <w:name w:val="Adresregel"/>
    <w:rsid w:val="00281C19"/>
    <w:pPr>
      <w:spacing w:line="240" w:lineRule="exact"/>
      <w:ind w:right="284"/>
      <w:jc w:val="right"/>
    </w:pPr>
    <w:rPr>
      <w:rFonts w:ascii="Arial" w:hAnsi="Arial"/>
      <w:noProof/>
      <w:sz w:val="14"/>
    </w:rPr>
  </w:style>
  <w:style w:type="paragraph" w:customStyle="1" w:styleId="Adresgegevens">
    <w:name w:val="Adresgegevens"/>
    <w:basedOn w:val="Standaard"/>
    <w:rsid w:val="00281C19"/>
    <w:pPr>
      <w:spacing w:line="240" w:lineRule="exact"/>
      <w:jc w:val="right"/>
    </w:pPr>
    <w:rPr>
      <w:sz w:val="14"/>
    </w:rPr>
  </w:style>
  <w:style w:type="character" w:customStyle="1" w:styleId="Adresregelkopje">
    <w:name w:val="Adresregelkopje"/>
    <w:rsid w:val="00281C19"/>
    <w:rPr>
      <w:rFonts w:ascii="Arial" w:hAnsi="Arial"/>
      <w:b/>
      <w:lang w:val="nl-NL"/>
    </w:rPr>
  </w:style>
  <w:style w:type="paragraph" w:customStyle="1" w:styleId="ReferentieKopjeVolgvel">
    <w:name w:val="ReferentieKopjeVolgvel"/>
    <w:rsid w:val="00281C19"/>
    <w:pPr>
      <w:spacing w:line="240" w:lineRule="exact"/>
      <w:jc w:val="right"/>
    </w:pPr>
    <w:rPr>
      <w:rFonts w:ascii="Arial" w:hAnsi="Arial"/>
      <w:noProof/>
      <w:sz w:val="14"/>
    </w:rPr>
  </w:style>
  <w:style w:type="paragraph" w:customStyle="1" w:styleId="ReferentieItemVolgvel">
    <w:name w:val="ReferentieItemVolgvel"/>
    <w:rsid w:val="00281C19"/>
    <w:pPr>
      <w:ind w:left="284"/>
    </w:pPr>
    <w:rPr>
      <w:rFonts w:ascii="Arial" w:hAnsi="Arial"/>
      <w:noProof/>
      <w:sz w:val="18"/>
    </w:rPr>
  </w:style>
  <w:style w:type="paragraph" w:customStyle="1" w:styleId="OnsKenmerk">
    <w:name w:val="OnsKenmerk"/>
    <w:basedOn w:val="Standaard"/>
    <w:rsid w:val="00281C19"/>
  </w:style>
  <w:style w:type="paragraph" w:customStyle="1" w:styleId="RapportTitel">
    <w:name w:val="RapportTitel"/>
    <w:rsid w:val="00281C19"/>
    <w:pPr>
      <w:spacing w:line="720" w:lineRule="exact"/>
    </w:pPr>
    <w:rPr>
      <w:rFonts w:ascii="Arial" w:hAnsi="Arial"/>
      <w:b/>
      <w:noProof/>
      <w:spacing w:val="8"/>
      <w:sz w:val="36"/>
    </w:rPr>
  </w:style>
  <w:style w:type="paragraph" w:customStyle="1" w:styleId="ReferentieItem">
    <w:name w:val="ReferentieItem"/>
    <w:rsid w:val="00281C19"/>
    <w:pPr>
      <w:spacing w:line="240" w:lineRule="exact"/>
    </w:pPr>
    <w:rPr>
      <w:rFonts w:ascii="Arial" w:hAnsi="Arial"/>
      <w:noProof/>
    </w:rPr>
  </w:style>
  <w:style w:type="paragraph" w:customStyle="1" w:styleId="DatumStyle">
    <w:name w:val="DatumStyle"/>
    <w:basedOn w:val="ReferentieItem"/>
    <w:rsid w:val="00281C19"/>
  </w:style>
  <w:style w:type="paragraph" w:styleId="Inhopg1">
    <w:name w:val="toc 1"/>
    <w:basedOn w:val="Standaard"/>
    <w:next w:val="Standaard"/>
    <w:autoRedefine/>
    <w:uiPriority w:val="39"/>
    <w:rsid w:val="002A76AD"/>
    <w:pPr>
      <w:tabs>
        <w:tab w:val="left" w:pos="0"/>
        <w:tab w:val="right" w:pos="8165"/>
      </w:tabs>
      <w:spacing w:before="240"/>
      <w:ind w:left="-1701"/>
    </w:pPr>
    <w:rPr>
      <w:b/>
      <w:noProof/>
      <w:spacing w:val="10"/>
      <w:szCs w:val="26"/>
    </w:rPr>
  </w:style>
  <w:style w:type="paragraph" w:customStyle="1" w:styleId="inhoudsopgave">
    <w:name w:val="inhoudsopgave"/>
    <w:basedOn w:val="Standaard"/>
    <w:rsid w:val="00281C19"/>
    <w:pPr>
      <w:spacing w:before="180" w:after="240" w:line="240" w:lineRule="auto"/>
    </w:pPr>
    <w:rPr>
      <w:b/>
      <w:sz w:val="26"/>
    </w:rPr>
  </w:style>
  <w:style w:type="paragraph" w:styleId="Inhopg2">
    <w:name w:val="toc 2"/>
    <w:basedOn w:val="Standaard"/>
    <w:next w:val="Standaard"/>
    <w:autoRedefine/>
    <w:uiPriority w:val="39"/>
    <w:rsid w:val="002A76AD"/>
    <w:pPr>
      <w:tabs>
        <w:tab w:val="left" w:pos="0"/>
        <w:tab w:val="right" w:pos="8165"/>
      </w:tabs>
      <w:ind w:left="-1701"/>
    </w:pPr>
    <w:rPr>
      <w:noProof/>
    </w:rPr>
  </w:style>
  <w:style w:type="paragraph" w:styleId="Inhopg3">
    <w:name w:val="toc 3"/>
    <w:basedOn w:val="Standaard"/>
    <w:next w:val="Standaard"/>
    <w:autoRedefine/>
    <w:uiPriority w:val="39"/>
    <w:rsid w:val="002A76AD"/>
    <w:pPr>
      <w:tabs>
        <w:tab w:val="left" w:pos="0"/>
        <w:tab w:val="right" w:pos="8165"/>
      </w:tabs>
      <w:ind w:left="-1701"/>
    </w:pPr>
  </w:style>
  <w:style w:type="paragraph" w:styleId="Inhopg4">
    <w:name w:val="toc 4"/>
    <w:basedOn w:val="Standaard"/>
    <w:next w:val="Standaard"/>
    <w:autoRedefine/>
    <w:rsid w:val="002A76AD"/>
    <w:pPr>
      <w:tabs>
        <w:tab w:val="left" w:pos="0"/>
        <w:tab w:val="right" w:pos="8165"/>
      </w:tabs>
      <w:ind w:left="-1701"/>
    </w:pPr>
  </w:style>
  <w:style w:type="paragraph" w:styleId="Inhopg5">
    <w:name w:val="toc 5"/>
    <w:basedOn w:val="Standaard"/>
    <w:next w:val="Standaard"/>
    <w:autoRedefine/>
    <w:semiHidden/>
    <w:rsid w:val="00281C19"/>
    <w:pPr>
      <w:ind w:left="800"/>
    </w:pPr>
  </w:style>
  <w:style w:type="paragraph" w:styleId="Inhopg6">
    <w:name w:val="toc 6"/>
    <w:basedOn w:val="Standaard"/>
    <w:next w:val="Standaard"/>
    <w:autoRedefine/>
    <w:semiHidden/>
    <w:rsid w:val="00281C19"/>
    <w:pPr>
      <w:ind w:left="1000"/>
    </w:pPr>
  </w:style>
  <w:style w:type="paragraph" w:styleId="Inhopg7">
    <w:name w:val="toc 7"/>
    <w:basedOn w:val="Standaard"/>
    <w:next w:val="Standaard"/>
    <w:autoRedefine/>
    <w:semiHidden/>
    <w:rsid w:val="00281C19"/>
    <w:pPr>
      <w:ind w:left="1200"/>
    </w:pPr>
  </w:style>
  <w:style w:type="paragraph" w:styleId="Inhopg8">
    <w:name w:val="toc 8"/>
    <w:basedOn w:val="Standaard"/>
    <w:next w:val="Standaard"/>
    <w:autoRedefine/>
    <w:semiHidden/>
    <w:rsid w:val="00281C19"/>
    <w:pPr>
      <w:ind w:left="1400"/>
    </w:pPr>
  </w:style>
  <w:style w:type="paragraph" w:styleId="Inhopg9">
    <w:name w:val="toc 9"/>
    <w:basedOn w:val="Standaard"/>
    <w:next w:val="Standaard"/>
    <w:autoRedefine/>
    <w:semiHidden/>
    <w:rsid w:val="00281C19"/>
    <w:pPr>
      <w:tabs>
        <w:tab w:val="right" w:pos="8165"/>
      </w:tabs>
      <w:spacing w:before="240"/>
    </w:pPr>
    <w:rPr>
      <w:b/>
      <w:noProof/>
    </w:rPr>
  </w:style>
  <w:style w:type="paragraph" w:styleId="Aanhef">
    <w:name w:val="Salutation"/>
    <w:basedOn w:val="Standaard"/>
    <w:next w:val="Standaard"/>
    <w:rsid w:val="00281C19"/>
  </w:style>
  <w:style w:type="paragraph" w:styleId="Adresenvelop">
    <w:name w:val="envelope address"/>
    <w:basedOn w:val="Standaard"/>
    <w:rsid w:val="00281C19"/>
    <w:pPr>
      <w:framePr w:w="7920" w:h="1980" w:hRule="exact" w:hSpace="141" w:wrap="auto" w:hAnchor="page" w:xAlign="center" w:yAlign="bottom"/>
      <w:ind w:left="2880"/>
    </w:pPr>
    <w:rPr>
      <w:sz w:val="24"/>
    </w:rPr>
  </w:style>
  <w:style w:type="paragraph" w:styleId="Afsluiting">
    <w:name w:val="Closing"/>
    <w:basedOn w:val="Standaard"/>
    <w:rsid w:val="00281C19"/>
    <w:pPr>
      <w:ind w:left="4252"/>
    </w:pPr>
  </w:style>
  <w:style w:type="paragraph" w:styleId="Afzender">
    <w:name w:val="envelope return"/>
    <w:basedOn w:val="Standaard"/>
    <w:rsid w:val="00281C19"/>
  </w:style>
  <w:style w:type="paragraph" w:customStyle="1" w:styleId="BalloonText1">
    <w:name w:val="Balloon Text1"/>
    <w:basedOn w:val="Standaard"/>
    <w:semiHidden/>
    <w:rsid w:val="00281C19"/>
    <w:rPr>
      <w:rFonts w:ascii="Tahoma" w:hAnsi="Tahoma"/>
      <w:sz w:val="16"/>
    </w:rPr>
  </w:style>
  <w:style w:type="paragraph" w:styleId="Berichtkop">
    <w:name w:val="Message Header"/>
    <w:basedOn w:val="Standaard"/>
    <w:rsid w:val="00281C1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281C19"/>
    <w:pPr>
      <w:spacing w:before="120" w:after="120"/>
    </w:pPr>
    <w:rPr>
      <w:b/>
    </w:rPr>
  </w:style>
  <w:style w:type="paragraph" w:styleId="Bloktekst">
    <w:name w:val="Block Text"/>
    <w:basedOn w:val="Standaard"/>
    <w:rsid w:val="00281C19"/>
    <w:pPr>
      <w:spacing w:after="120"/>
      <w:ind w:left="1440" w:right="1440"/>
    </w:pPr>
  </w:style>
  <w:style w:type="paragraph" w:styleId="Bronvermelding">
    <w:name w:val="table of authorities"/>
    <w:basedOn w:val="Standaard"/>
    <w:next w:val="Standaard"/>
    <w:semiHidden/>
    <w:rsid w:val="00281C19"/>
    <w:pPr>
      <w:ind w:left="200" w:hanging="200"/>
    </w:pPr>
  </w:style>
  <w:style w:type="paragraph" w:styleId="Datum">
    <w:name w:val="Date"/>
    <w:basedOn w:val="Standaard"/>
    <w:next w:val="Standaard"/>
    <w:rsid w:val="00281C19"/>
  </w:style>
  <w:style w:type="paragraph" w:styleId="Documentstructuur">
    <w:name w:val="Document Map"/>
    <w:basedOn w:val="Standaard"/>
    <w:semiHidden/>
    <w:rsid w:val="00281C19"/>
    <w:pPr>
      <w:shd w:val="clear" w:color="auto" w:fill="000080"/>
    </w:pPr>
    <w:rPr>
      <w:rFonts w:ascii="Tahoma" w:hAnsi="Tahoma"/>
    </w:rPr>
  </w:style>
  <w:style w:type="character" w:styleId="Eindnootmarkering">
    <w:name w:val="endnote reference"/>
    <w:basedOn w:val="Standaardalinea-lettertype"/>
    <w:semiHidden/>
    <w:rsid w:val="00281C19"/>
    <w:rPr>
      <w:vertAlign w:val="superscript"/>
      <w:lang w:val="nl-NL"/>
    </w:rPr>
  </w:style>
  <w:style w:type="paragraph" w:styleId="Eindnoottekst">
    <w:name w:val="endnote text"/>
    <w:basedOn w:val="Standaard"/>
    <w:semiHidden/>
    <w:rsid w:val="00281C19"/>
  </w:style>
  <w:style w:type="character" w:styleId="GevolgdeHyperlink">
    <w:name w:val="FollowedHyperlink"/>
    <w:basedOn w:val="Standaardalinea-lettertype"/>
    <w:rsid w:val="00281C19"/>
    <w:rPr>
      <w:color w:val="800080"/>
      <w:u w:val="single"/>
      <w:lang w:val="nl-NL"/>
    </w:rPr>
  </w:style>
  <w:style w:type="paragraph" w:styleId="Handtekening">
    <w:name w:val="Signature"/>
    <w:basedOn w:val="Standaard"/>
    <w:rsid w:val="00281C19"/>
    <w:pPr>
      <w:ind w:left="4252"/>
    </w:pPr>
  </w:style>
  <w:style w:type="character" w:styleId="Hyperlink">
    <w:name w:val="Hyperlink"/>
    <w:basedOn w:val="Standaardalinea-lettertype"/>
    <w:rsid w:val="00281C19"/>
    <w:rPr>
      <w:color w:val="0000FF"/>
      <w:u w:val="single"/>
      <w:lang w:val="nl-NL"/>
    </w:rPr>
  </w:style>
  <w:style w:type="paragraph" w:styleId="Index1">
    <w:name w:val="index 1"/>
    <w:basedOn w:val="Standaard"/>
    <w:next w:val="Standaard"/>
    <w:autoRedefine/>
    <w:semiHidden/>
    <w:rsid w:val="00281C19"/>
    <w:pPr>
      <w:ind w:left="200" w:hanging="200"/>
    </w:pPr>
  </w:style>
  <w:style w:type="paragraph" w:styleId="Index2">
    <w:name w:val="index 2"/>
    <w:basedOn w:val="Standaard"/>
    <w:next w:val="Standaard"/>
    <w:autoRedefine/>
    <w:semiHidden/>
    <w:rsid w:val="00281C19"/>
    <w:pPr>
      <w:ind w:left="400" w:hanging="200"/>
    </w:pPr>
  </w:style>
  <w:style w:type="paragraph" w:styleId="Index3">
    <w:name w:val="index 3"/>
    <w:basedOn w:val="Standaard"/>
    <w:next w:val="Standaard"/>
    <w:autoRedefine/>
    <w:semiHidden/>
    <w:rsid w:val="00281C19"/>
    <w:pPr>
      <w:ind w:left="600" w:hanging="200"/>
    </w:pPr>
  </w:style>
  <w:style w:type="paragraph" w:styleId="Index4">
    <w:name w:val="index 4"/>
    <w:basedOn w:val="Standaard"/>
    <w:next w:val="Standaard"/>
    <w:autoRedefine/>
    <w:semiHidden/>
    <w:rsid w:val="00281C19"/>
    <w:pPr>
      <w:ind w:left="800" w:hanging="200"/>
    </w:pPr>
  </w:style>
  <w:style w:type="paragraph" w:styleId="Index5">
    <w:name w:val="index 5"/>
    <w:basedOn w:val="Standaard"/>
    <w:next w:val="Standaard"/>
    <w:autoRedefine/>
    <w:semiHidden/>
    <w:rsid w:val="00281C19"/>
    <w:pPr>
      <w:ind w:left="1000" w:hanging="200"/>
    </w:pPr>
  </w:style>
  <w:style w:type="paragraph" w:styleId="Index6">
    <w:name w:val="index 6"/>
    <w:basedOn w:val="Standaard"/>
    <w:next w:val="Standaard"/>
    <w:autoRedefine/>
    <w:semiHidden/>
    <w:rsid w:val="00281C19"/>
    <w:pPr>
      <w:ind w:left="1200" w:hanging="200"/>
    </w:pPr>
  </w:style>
  <w:style w:type="paragraph" w:styleId="Index7">
    <w:name w:val="index 7"/>
    <w:basedOn w:val="Standaard"/>
    <w:next w:val="Standaard"/>
    <w:autoRedefine/>
    <w:semiHidden/>
    <w:rsid w:val="00281C19"/>
    <w:pPr>
      <w:ind w:left="1400" w:hanging="200"/>
    </w:pPr>
  </w:style>
  <w:style w:type="paragraph" w:styleId="Index8">
    <w:name w:val="index 8"/>
    <w:basedOn w:val="Standaard"/>
    <w:next w:val="Standaard"/>
    <w:autoRedefine/>
    <w:semiHidden/>
    <w:rsid w:val="00281C19"/>
    <w:pPr>
      <w:ind w:left="1600" w:hanging="200"/>
    </w:pPr>
  </w:style>
  <w:style w:type="paragraph" w:styleId="Index9">
    <w:name w:val="index 9"/>
    <w:basedOn w:val="Standaard"/>
    <w:next w:val="Standaard"/>
    <w:autoRedefine/>
    <w:semiHidden/>
    <w:rsid w:val="00281C19"/>
    <w:pPr>
      <w:ind w:left="1800" w:hanging="200"/>
    </w:pPr>
  </w:style>
  <w:style w:type="paragraph" w:styleId="Indexkop">
    <w:name w:val="index heading"/>
    <w:basedOn w:val="Standaard"/>
    <w:next w:val="Index1"/>
    <w:semiHidden/>
    <w:rsid w:val="00281C19"/>
    <w:rPr>
      <w:b/>
    </w:rPr>
  </w:style>
  <w:style w:type="paragraph" w:styleId="Kopbronvermelding">
    <w:name w:val="toa heading"/>
    <w:basedOn w:val="Standaard"/>
    <w:next w:val="Standaard"/>
    <w:semiHidden/>
    <w:rsid w:val="00281C19"/>
    <w:pPr>
      <w:spacing w:before="120"/>
    </w:pPr>
    <w:rPr>
      <w:b/>
      <w:sz w:val="24"/>
    </w:rPr>
  </w:style>
  <w:style w:type="paragraph" w:styleId="Lijst">
    <w:name w:val="List"/>
    <w:basedOn w:val="Standaard"/>
    <w:rsid w:val="00281C19"/>
    <w:pPr>
      <w:ind w:left="283" w:hanging="283"/>
    </w:pPr>
  </w:style>
  <w:style w:type="paragraph" w:styleId="Lijst2">
    <w:name w:val="List 2"/>
    <w:basedOn w:val="Standaard"/>
    <w:rsid w:val="00281C19"/>
    <w:pPr>
      <w:ind w:left="566" w:hanging="283"/>
    </w:pPr>
  </w:style>
  <w:style w:type="paragraph" w:styleId="Lijst3">
    <w:name w:val="List 3"/>
    <w:basedOn w:val="Standaard"/>
    <w:rsid w:val="00281C19"/>
    <w:pPr>
      <w:ind w:left="849" w:hanging="283"/>
    </w:pPr>
  </w:style>
  <w:style w:type="paragraph" w:styleId="Lijst4">
    <w:name w:val="List 4"/>
    <w:basedOn w:val="Standaard"/>
    <w:rsid w:val="00281C19"/>
    <w:pPr>
      <w:ind w:left="1132" w:hanging="283"/>
    </w:pPr>
  </w:style>
  <w:style w:type="paragraph" w:styleId="Lijst5">
    <w:name w:val="List 5"/>
    <w:basedOn w:val="Standaard"/>
    <w:rsid w:val="00281C19"/>
    <w:pPr>
      <w:ind w:left="1415" w:hanging="283"/>
    </w:pPr>
  </w:style>
  <w:style w:type="paragraph" w:styleId="Lijstmetafbeeldingen">
    <w:name w:val="table of figures"/>
    <w:basedOn w:val="Standaard"/>
    <w:next w:val="Standaard"/>
    <w:semiHidden/>
    <w:rsid w:val="00281C19"/>
    <w:pPr>
      <w:ind w:left="400" w:hanging="400"/>
    </w:pPr>
  </w:style>
  <w:style w:type="paragraph" w:styleId="Lijstopsomteken">
    <w:name w:val="List Bullet"/>
    <w:basedOn w:val="Standaard"/>
    <w:autoRedefine/>
    <w:rsid w:val="00281C19"/>
    <w:pPr>
      <w:numPr>
        <w:numId w:val="1"/>
      </w:numPr>
    </w:pPr>
  </w:style>
  <w:style w:type="paragraph" w:styleId="Lijstopsomteken2">
    <w:name w:val="List Bullet 2"/>
    <w:basedOn w:val="Standaard"/>
    <w:autoRedefine/>
    <w:rsid w:val="00281C19"/>
    <w:pPr>
      <w:numPr>
        <w:numId w:val="2"/>
      </w:numPr>
    </w:pPr>
  </w:style>
  <w:style w:type="paragraph" w:styleId="Lijstopsomteken3">
    <w:name w:val="List Bullet 3"/>
    <w:basedOn w:val="Standaard"/>
    <w:autoRedefine/>
    <w:rsid w:val="00281C19"/>
    <w:pPr>
      <w:numPr>
        <w:numId w:val="3"/>
      </w:numPr>
    </w:pPr>
  </w:style>
  <w:style w:type="paragraph" w:styleId="Lijstopsomteken4">
    <w:name w:val="List Bullet 4"/>
    <w:basedOn w:val="Standaard"/>
    <w:autoRedefine/>
    <w:rsid w:val="00281C19"/>
    <w:pPr>
      <w:numPr>
        <w:numId w:val="4"/>
      </w:numPr>
    </w:pPr>
  </w:style>
  <w:style w:type="paragraph" w:styleId="Lijstopsomteken5">
    <w:name w:val="List Bullet 5"/>
    <w:basedOn w:val="Standaard"/>
    <w:autoRedefine/>
    <w:rsid w:val="00281C19"/>
    <w:pPr>
      <w:numPr>
        <w:numId w:val="5"/>
      </w:numPr>
    </w:pPr>
  </w:style>
  <w:style w:type="paragraph" w:styleId="Lijstnummering">
    <w:name w:val="List Number"/>
    <w:basedOn w:val="Standaard"/>
    <w:rsid w:val="00281C19"/>
    <w:pPr>
      <w:numPr>
        <w:numId w:val="6"/>
      </w:numPr>
    </w:pPr>
  </w:style>
  <w:style w:type="paragraph" w:styleId="Lijstnummering2">
    <w:name w:val="List Number 2"/>
    <w:basedOn w:val="Standaard"/>
    <w:rsid w:val="00281C19"/>
    <w:pPr>
      <w:numPr>
        <w:numId w:val="7"/>
      </w:numPr>
    </w:pPr>
  </w:style>
  <w:style w:type="paragraph" w:styleId="Lijstnummering3">
    <w:name w:val="List Number 3"/>
    <w:basedOn w:val="Standaard"/>
    <w:rsid w:val="00281C19"/>
    <w:pPr>
      <w:numPr>
        <w:numId w:val="8"/>
      </w:numPr>
    </w:pPr>
  </w:style>
  <w:style w:type="paragraph" w:styleId="Lijstnummering4">
    <w:name w:val="List Number 4"/>
    <w:basedOn w:val="Standaard"/>
    <w:rsid w:val="00281C19"/>
    <w:pPr>
      <w:numPr>
        <w:numId w:val="9"/>
      </w:numPr>
    </w:pPr>
  </w:style>
  <w:style w:type="paragraph" w:styleId="Lijstnummering5">
    <w:name w:val="List Number 5"/>
    <w:basedOn w:val="Standaard"/>
    <w:rsid w:val="00281C19"/>
    <w:pPr>
      <w:numPr>
        <w:numId w:val="10"/>
      </w:numPr>
    </w:pPr>
  </w:style>
  <w:style w:type="paragraph" w:styleId="Lijstvoortzetting">
    <w:name w:val="List Continue"/>
    <w:basedOn w:val="Standaard"/>
    <w:rsid w:val="00281C19"/>
    <w:pPr>
      <w:spacing w:after="120"/>
      <w:ind w:left="283"/>
    </w:pPr>
  </w:style>
  <w:style w:type="paragraph" w:styleId="Lijstvoortzetting2">
    <w:name w:val="List Continue 2"/>
    <w:basedOn w:val="Standaard"/>
    <w:rsid w:val="00281C19"/>
    <w:pPr>
      <w:spacing w:after="120"/>
      <w:ind w:left="566"/>
    </w:pPr>
  </w:style>
  <w:style w:type="paragraph" w:styleId="Lijstvoortzetting3">
    <w:name w:val="List Continue 3"/>
    <w:basedOn w:val="Standaard"/>
    <w:rsid w:val="00281C19"/>
    <w:pPr>
      <w:spacing w:after="120"/>
      <w:ind w:left="849"/>
    </w:pPr>
  </w:style>
  <w:style w:type="paragraph" w:styleId="Lijstvoortzetting4">
    <w:name w:val="List Continue 4"/>
    <w:basedOn w:val="Standaard"/>
    <w:rsid w:val="00281C19"/>
    <w:pPr>
      <w:spacing w:after="120"/>
      <w:ind w:left="1132"/>
    </w:pPr>
  </w:style>
  <w:style w:type="paragraph" w:styleId="Lijstvoortzetting5">
    <w:name w:val="List Continue 5"/>
    <w:basedOn w:val="Standaard"/>
    <w:rsid w:val="00281C19"/>
    <w:pPr>
      <w:spacing w:after="120"/>
      <w:ind w:left="1415"/>
    </w:pPr>
  </w:style>
  <w:style w:type="paragraph" w:styleId="Macrotekst">
    <w:name w:val="macro"/>
    <w:semiHidden/>
    <w:rsid w:val="00281C1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281C19"/>
    <w:rPr>
      <w:i/>
      <w:lang w:val="nl-NL"/>
    </w:rPr>
  </w:style>
  <w:style w:type="paragraph" w:styleId="Notitiekop">
    <w:name w:val="Note Heading"/>
    <w:basedOn w:val="Standaard"/>
    <w:next w:val="Standaard"/>
    <w:rsid w:val="00281C19"/>
  </w:style>
  <w:style w:type="paragraph" w:styleId="Tekstzonderopmaak">
    <w:name w:val="Plain Text"/>
    <w:basedOn w:val="Standaard"/>
    <w:rsid w:val="00281C19"/>
    <w:rPr>
      <w:rFonts w:ascii="Courier New" w:hAnsi="Courier New"/>
    </w:rPr>
  </w:style>
  <w:style w:type="character" w:styleId="Paginanummer">
    <w:name w:val="page number"/>
    <w:basedOn w:val="Standaardalinea-lettertype"/>
    <w:rsid w:val="00281C19"/>
    <w:rPr>
      <w:lang w:val="nl-NL"/>
    </w:rPr>
  </w:style>
  <w:style w:type="paragraph" w:styleId="Plattetekst">
    <w:name w:val="Body Text"/>
    <w:basedOn w:val="Standaard"/>
    <w:rsid w:val="00281C19"/>
    <w:pPr>
      <w:spacing w:after="120"/>
    </w:pPr>
  </w:style>
  <w:style w:type="paragraph" w:styleId="Plattetekst2">
    <w:name w:val="Body Text 2"/>
    <w:basedOn w:val="Standaard"/>
    <w:rsid w:val="00281C19"/>
    <w:pPr>
      <w:spacing w:after="120" w:line="480" w:lineRule="auto"/>
    </w:pPr>
  </w:style>
  <w:style w:type="paragraph" w:styleId="Plattetekst3">
    <w:name w:val="Body Text 3"/>
    <w:basedOn w:val="Standaard"/>
    <w:rsid w:val="00281C19"/>
    <w:pPr>
      <w:spacing w:after="120"/>
    </w:pPr>
    <w:rPr>
      <w:sz w:val="16"/>
    </w:rPr>
  </w:style>
  <w:style w:type="paragraph" w:styleId="Platteteksteersteinspringing">
    <w:name w:val="Body Text First Indent"/>
    <w:basedOn w:val="Plattetekst"/>
    <w:rsid w:val="00281C19"/>
    <w:pPr>
      <w:ind w:firstLine="210"/>
    </w:pPr>
  </w:style>
  <w:style w:type="paragraph" w:styleId="Plattetekstinspringen">
    <w:name w:val="Body Text Indent"/>
    <w:basedOn w:val="Standaard"/>
    <w:rsid w:val="00281C19"/>
    <w:pPr>
      <w:spacing w:after="120"/>
      <w:ind w:left="283"/>
    </w:pPr>
  </w:style>
  <w:style w:type="paragraph" w:styleId="Platteteksteersteinspringing2">
    <w:name w:val="Body Text First Indent 2"/>
    <w:basedOn w:val="Plattetekstinspringen"/>
    <w:rsid w:val="00281C19"/>
    <w:pPr>
      <w:ind w:firstLine="210"/>
    </w:pPr>
  </w:style>
  <w:style w:type="paragraph" w:styleId="Plattetekstinspringen2">
    <w:name w:val="Body Text Indent 2"/>
    <w:basedOn w:val="Standaard"/>
    <w:rsid w:val="00281C19"/>
    <w:pPr>
      <w:spacing w:after="120" w:line="480" w:lineRule="auto"/>
      <w:ind w:left="283"/>
    </w:pPr>
  </w:style>
  <w:style w:type="paragraph" w:styleId="Plattetekstinspringen3">
    <w:name w:val="Body Text Indent 3"/>
    <w:basedOn w:val="Standaard"/>
    <w:rsid w:val="00281C19"/>
    <w:pPr>
      <w:spacing w:after="120"/>
      <w:ind w:left="283"/>
    </w:pPr>
    <w:rPr>
      <w:sz w:val="16"/>
    </w:rPr>
  </w:style>
  <w:style w:type="paragraph" w:customStyle="1" w:styleId="ReferentieItemRechts">
    <w:name w:val="ReferentieItemRechts"/>
    <w:rsid w:val="00281C19"/>
    <w:pPr>
      <w:spacing w:line="240" w:lineRule="exact"/>
      <w:jc w:val="right"/>
    </w:pPr>
    <w:rPr>
      <w:rFonts w:ascii="Arial" w:hAnsi="Arial"/>
      <w:noProof/>
    </w:rPr>
  </w:style>
  <w:style w:type="character" w:styleId="Regelnummer">
    <w:name w:val="line number"/>
    <w:basedOn w:val="Standaardalinea-lettertype"/>
    <w:rsid w:val="00281C19"/>
    <w:rPr>
      <w:lang w:val="nl-NL"/>
    </w:rPr>
  </w:style>
  <w:style w:type="paragraph" w:styleId="Standaardinspringing">
    <w:name w:val="Normal Indent"/>
    <w:basedOn w:val="Standaard"/>
    <w:rsid w:val="00281C19"/>
    <w:pPr>
      <w:ind w:left="708"/>
    </w:pPr>
  </w:style>
  <w:style w:type="paragraph" w:styleId="Ondertitel">
    <w:name w:val="Subtitle"/>
    <w:basedOn w:val="Standaard"/>
    <w:qFormat/>
    <w:rsid w:val="00281C19"/>
    <w:pPr>
      <w:spacing w:after="60"/>
      <w:jc w:val="center"/>
      <w:outlineLvl w:val="1"/>
    </w:pPr>
    <w:rPr>
      <w:sz w:val="24"/>
    </w:rPr>
  </w:style>
  <w:style w:type="paragraph" w:styleId="Tekstopmerking">
    <w:name w:val="annotation text"/>
    <w:basedOn w:val="Standaard"/>
    <w:link w:val="TekstopmerkingChar"/>
    <w:semiHidden/>
    <w:rsid w:val="00281C19"/>
  </w:style>
  <w:style w:type="paragraph" w:styleId="Titel">
    <w:name w:val="Title"/>
    <w:basedOn w:val="Standaard"/>
    <w:qFormat/>
    <w:rsid w:val="00281C19"/>
    <w:pPr>
      <w:spacing w:before="240" w:after="60"/>
      <w:jc w:val="center"/>
      <w:outlineLvl w:val="0"/>
    </w:pPr>
    <w:rPr>
      <w:b/>
      <w:kern w:val="28"/>
      <w:sz w:val="32"/>
    </w:rPr>
  </w:style>
  <w:style w:type="character" w:styleId="Verwijzingopmerking">
    <w:name w:val="annotation reference"/>
    <w:basedOn w:val="Standaardalinea-lettertype"/>
    <w:semiHidden/>
    <w:rsid w:val="00281C19"/>
    <w:rPr>
      <w:sz w:val="16"/>
    </w:rPr>
  </w:style>
  <w:style w:type="character" w:styleId="Voetnootmarkering">
    <w:name w:val="footnote reference"/>
    <w:basedOn w:val="Standaardalinea-lettertype"/>
    <w:semiHidden/>
    <w:rsid w:val="00281C19"/>
    <w:rPr>
      <w:vertAlign w:val="superscript"/>
    </w:rPr>
  </w:style>
  <w:style w:type="paragraph" w:styleId="Voetnoottekst">
    <w:name w:val="footnote text"/>
    <w:basedOn w:val="Standaard"/>
    <w:semiHidden/>
    <w:rsid w:val="00281C19"/>
  </w:style>
  <w:style w:type="character" w:styleId="Zwaar">
    <w:name w:val="Strong"/>
    <w:basedOn w:val="Standaardalinea-lettertype"/>
    <w:qFormat/>
    <w:rsid w:val="00281C19"/>
    <w:rPr>
      <w:b/>
    </w:rPr>
  </w:style>
  <w:style w:type="paragraph" w:customStyle="1" w:styleId="RapportSubKopVet">
    <w:name w:val="RapportSubKopVet"/>
    <w:next w:val="Standaard"/>
    <w:rsid w:val="00281C19"/>
    <w:pPr>
      <w:spacing w:line="240" w:lineRule="exact"/>
    </w:pPr>
    <w:rPr>
      <w:rFonts w:ascii="Arial" w:hAnsi="Arial"/>
      <w:b/>
      <w:noProof/>
      <w:spacing w:val="-2"/>
    </w:rPr>
  </w:style>
  <w:style w:type="paragraph" w:customStyle="1" w:styleId="inhoudsopgave2">
    <w:name w:val="inhoudsopgave2"/>
    <w:basedOn w:val="Standaard"/>
    <w:rsid w:val="00281C19"/>
    <w:pPr>
      <w:spacing w:line="240" w:lineRule="exact"/>
    </w:pPr>
    <w:rPr>
      <w:b/>
    </w:rPr>
  </w:style>
  <w:style w:type="character" w:customStyle="1" w:styleId="infokop">
    <w:name w:val="infokop"/>
    <w:rsid w:val="00281C19"/>
    <w:rPr>
      <w:rFonts w:ascii="Arial" w:hAnsi="Arial"/>
      <w:b/>
      <w:sz w:val="20"/>
      <w:lang w:val="nl-NL"/>
    </w:rPr>
  </w:style>
  <w:style w:type="paragraph" w:customStyle="1" w:styleId="infokopLinksLijnend">
    <w:name w:val="infokopLinksLijnend"/>
    <w:rsid w:val="00281C19"/>
    <w:pPr>
      <w:spacing w:line="240" w:lineRule="exact"/>
    </w:pPr>
    <w:rPr>
      <w:rFonts w:ascii="Arial" w:hAnsi="Arial"/>
      <w:b/>
      <w:noProof/>
      <w:spacing w:val="-2"/>
    </w:rPr>
  </w:style>
  <w:style w:type="paragraph" w:customStyle="1" w:styleId="Tabelrij">
    <w:name w:val="Tabelrij"/>
    <w:rsid w:val="00281C19"/>
    <w:pPr>
      <w:spacing w:before="70" w:after="40" w:line="240" w:lineRule="exact"/>
    </w:pPr>
    <w:rPr>
      <w:rFonts w:ascii="Arial" w:hAnsi="Arial"/>
      <w:noProof/>
      <w:spacing w:val="-2"/>
      <w:sz w:val="14"/>
    </w:rPr>
  </w:style>
  <w:style w:type="paragraph" w:customStyle="1" w:styleId="RapportTitel2">
    <w:name w:val="RapportTitel2"/>
    <w:basedOn w:val="RapportTitel"/>
    <w:rsid w:val="00281C19"/>
  </w:style>
  <w:style w:type="paragraph" w:customStyle="1" w:styleId="RapportSubTitel">
    <w:name w:val="RapportSubTitel"/>
    <w:rsid w:val="00281C19"/>
    <w:pPr>
      <w:spacing w:line="240" w:lineRule="exact"/>
    </w:pPr>
    <w:rPr>
      <w:rFonts w:ascii="Arial" w:hAnsi="Arial"/>
      <w:i/>
      <w:noProof/>
      <w:spacing w:val="-2"/>
    </w:rPr>
  </w:style>
  <w:style w:type="paragraph" w:customStyle="1" w:styleId="RapportSubKop">
    <w:name w:val="RapportSubKop"/>
    <w:next w:val="Standaard"/>
    <w:rsid w:val="00281C19"/>
    <w:pPr>
      <w:spacing w:line="240" w:lineRule="exact"/>
    </w:pPr>
    <w:rPr>
      <w:rFonts w:ascii="Arial" w:hAnsi="Arial"/>
      <w:i/>
      <w:noProof/>
      <w:spacing w:val="-2"/>
    </w:rPr>
  </w:style>
  <w:style w:type="paragraph" w:customStyle="1" w:styleId="InleidingKop">
    <w:name w:val="InleidingKop"/>
    <w:basedOn w:val="Kop1"/>
    <w:next w:val="Inleidingtext"/>
    <w:rsid w:val="00281C19"/>
    <w:pPr>
      <w:numPr>
        <w:numId w:val="0"/>
      </w:numPr>
    </w:pPr>
  </w:style>
  <w:style w:type="paragraph" w:customStyle="1" w:styleId="Voorwoord">
    <w:name w:val="Voorwoord"/>
    <w:basedOn w:val="Kop1"/>
    <w:next w:val="Standaard"/>
    <w:rsid w:val="00281C19"/>
    <w:pPr>
      <w:numPr>
        <w:numId w:val="0"/>
      </w:numPr>
    </w:pPr>
  </w:style>
  <w:style w:type="paragraph" w:customStyle="1" w:styleId="Rubricering">
    <w:name w:val="Rubricering"/>
    <w:rsid w:val="00542204"/>
    <w:pPr>
      <w:spacing w:before="60" w:line="460" w:lineRule="exact"/>
    </w:pPr>
    <w:rPr>
      <w:rFonts w:ascii="Arial" w:hAnsi="Arial"/>
      <w:b/>
      <w:sz w:val="22"/>
      <w:szCs w:val="22"/>
    </w:rPr>
  </w:style>
  <w:style w:type="paragraph" w:customStyle="1" w:styleId="WijzigingsbeheerDocumenthistorie">
    <w:name w:val="WijzigingsbeheerDocumenthistorie"/>
    <w:basedOn w:val="ReferentieItem"/>
    <w:rsid w:val="00281C19"/>
  </w:style>
  <w:style w:type="paragraph" w:customStyle="1" w:styleId="Versie">
    <w:name w:val="Versie"/>
    <w:basedOn w:val="ReferentieItem"/>
    <w:rsid w:val="00281C19"/>
  </w:style>
  <w:style w:type="paragraph" w:customStyle="1" w:styleId="Datum2">
    <w:name w:val="Datum2"/>
    <w:basedOn w:val="ReferentieItem"/>
    <w:rsid w:val="00281C19"/>
  </w:style>
  <w:style w:type="paragraph" w:customStyle="1" w:styleId="GewijzigdNaarAanleidingVan">
    <w:name w:val="GewijzigdNaarAanleidingVan"/>
    <w:basedOn w:val="ReferentieItem"/>
    <w:rsid w:val="00281C19"/>
  </w:style>
  <w:style w:type="paragraph" w:customStyle="1" w:styleId="Wijziging">
    <w:name w:val="Wijziging"/>
    <w:basedOn w:val="ReferentieItem"/>
    <w:rsid w:val="00281C19"/>
  </w:style>
  <w:style w:type="paragraph" w:customStyle="1" w:styleId="GewijzigdDoor">
    <w:name w:val="GewijzigdDoor"/>
    <w:basedOn w:val="ReferentieItem"/>
    <w:rsid w:val="00281C19"/>
  </w:style>
  <w:style w:type="paragraph" w:customStyle="1" w:styleId="Paraaf2">
    <w:name w:val="Paraaf2"/>
    <w:basedOn w:val="ReferentieItem"/>
    <w:rsid w:val="00281C19"/>
  </w:style>
  <w:style w:type="paragraph" w:customStyle="1" w:styleId="Inleidingtext">
    <w:name w:val="Inleidingtext"/>
    <w:basedOn w:val="Standaard"/>
    <w:next w:val="Standaard"/>
    <w:rsid w:val="00281C19"/>
    <w:pPr>
      <w:spacing w:after="240"/>
    </w:pPr>
    <w:rPr>
      <w:i/>
    </w:rPr>
  </w:style>
  <w:style w:type="paragraph" w:customStyle="1" w:styleId="stlVoorwoord">
    <w:name w:val="stlVoorwoord"/>
    <w:basedOn w:val="Standaard"/>
    <w:rsid w:val="00281C19"/>
  </w:style>
  <w:style w:type="paragraph" w:customStyle="1" w:styleId="stlInleiding">
    <w:name w:val="stlInleiding"/>
    <w:basedOn w:val="Standaard"/>
    <w:rsid w:val="00281C19"/>
  </w:style>
  <w:style w:type="character" w:customStyle="1" w:styleId="stlRapportTitel">
    <w:name w:val="stlRapportTitel"/>
    <w:rsid w:val="00845543"/>
    <w:rPr>
      <w:b/>
      <w:sz w:val="36"/>
      <w:lang w:val="nl-NL"/>
    </w:rPr>
  </w:style>
  <w:style w:type="paragraph" w:customStyle="1" w:styleId="stlRapportTitel2">
    <w:name w:val="stlRapportTitel 2"/>
    <w:rsid w:val="00845543"/>
    <w:rPr>
      <w:rFonts w:ascii="Arial" w:hAnsi="Arial"/>
      <w:b/>
      <w:noProof/>
      <w:spacing w:val="8"/>
      <w:sz w:val="36"/>
    </w:rPr>
  </w:style>
  <w:style w:type="paragraph" w:customStyle="1" w:styleId="stlSubTitel">
    <w:name w:val="stlSubTitel"/>
    <w:rsid w:val="00845543"/>
    <w:rPr>
      <w:rFonts w:ascii="Arial" w:hAnsi="Arial"/>
      <w:noProof/>
    </w:rPr>
  </w:style>
  <w:style w:type="character" w:customStyle="1" w:styleId="stlSubTitel2">
    <w:name w:val="stlSubTitel 2"/>
    <w:rsid w:val="00845543"/>
    <w:rPr>
      <w:sz w:val="20"/>
      <w:lang w:val="nl-NL"/>
    </w:rPr>
  </w:style>
  <w:style w:type="paragraph" w:styleId="Ballontekst">
    <w:name w:val="Balloon Text"/>
    <w:basedOn w:val="Standaard"/>
    <w:link w:val="BallontekstChar"/>
    <w:rsid w:val="000432D6"/>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0432D6"/>
    <w:rPr>
      <w:rFonts w:ascii="Tahoma" w:hAnsi="Tahoma" w:cs="Tahoma"/>
      <w:sz w:val="16"/>
      <w:szCs w:val="16"/>
    </w:rPr>
  </w:style>
  <w:style w:type="table" w:styleId="3D-effectenvoortabel1">
    <w:name w:val="Table 3D effects 1"/>
    <w:basedOn w:val="Standaardtabel"/>
    <w:rsid w:val="009969BA"/>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9969BA"/>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9969BA"/>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9969BA"/>
  </w:style>
  <w:style w:type="paragraph" w:styleId="Citaat">
    <w:name w:val="Quote"/>
    <w:basedOn w:val="Standaard"/>
    <w:next w:val="Standaard"/>
    <w:link w:val="CitaatChar"/>
    <w:uiPriority w:val="29"/>
    <w:qFormat/>
    <w:rsid w:val="009969BA"/>
    <w:rPr>
      <w:i/>
      <w:iCs/>
      <w:color w:val="7F7F7F" w:themeColor="text1"/>
    </w:rPr>
  </w:style>
  <w:style w:type="character" w:customStyle="1" w:styleId="CitaatChar">
    <w:name w:val="Citaat Char"/>
    <w:basedOn w:val="Standaardalinea-lettertype"/>
    <w:link w:val="Citaat"/>
    <w:uiPriority w:val="29"/>
    <w:rsid w:val="009969BA"/>
    <w:rPr>
      <w:rFonts w:ascii="Arial" w:hAnsi="Arial"/>
      <w:i/>
      <w:iCs/>
      <w:color w:val="7F7F7F" w:themeColor="text1"/>
    </w:rPr>
  </w:style>
  <w:style w:type="table" w:customStyle="1" w:styleId="Donkerelijst1">
    <w:name w:val="Donkere lijst1"/>
    <w:basedOn w:val="Standaardtabel"/>
    <w:uiPriority w:val="70"/>
    <w:rsid w:val="009969BA"/>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9969BA"/>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9969BA"/>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9969BA"/>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9969BA"/>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9969BA"/>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9969BA"/>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9969BA"/>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9969BA"/>
    <w:rPr>
      <w:rFonts w:ascii="Arial" w:hAnsi="Arial"/>
      <w:b/>
      <w:bCs/>
      <w:i/>
      <w:iCs/>
      <w:color w:val="E8DD11" w:themeColor="accent1"/>
    </w:rPr>
  </w:style>
  <w:style w:type="table" w:styleId="Eenvoudigetabel1">
    <w:name w:val="Table Simple 1"/>
    <w:basedOn w:val="Standaardtabel"/>
    <w:rsid w:val="009969BA"/>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9969BA"/>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9969BA"/>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9969BA"/>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9969BA"/>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9969BA"/>
    <w:pPr>
      <w:spacing w:line="240" w:lineRule="auto"/>
    </w:pPr>
  </w:style>
  <w:style w:type="character" w:customStyle="1" w:styleId="E-mailhandtekeningChar">
    <w:name w:val="E-mailhandtekening Char"/>
    <w:basedOn w:val="Standaardalinea-lettertype"/>
    <w:link w:val="E-mailhandtekening"/>
    <w:rsid w:val="009969BA"/>
    <w:rPr>
      <w:rFonts w:ascii="Arial" w:hAnsi="Arial"/>
    </w:rPr>
  </w:style>
  <w:style w:type="paragraph" w:styleId="Geenafstand">
    <w:name w:val="No Spacing"/>
    <w:uiPriority w:val="1"/>
    <w:qFormat/>
    <w:rsid w:val="009969BA"/>
    <w:rPr>
      <w:rFonts w:ascii="Arial" w:hAnsi="Arial"/>
    </w:rPr>
  </w:style>
  <w:style w:type="table" w:customStyle="1" w:styleId="Gemiddeldraster11">
    <w:name w:val="Gemiddeld raster 11"/>
    <w:basedOn w:val="Standaardtabel"/>
    <w:uiPriority w:val="67"/>
    <w:rsid w:val="009969BA"/>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9969BA"/>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9969BA"/>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9969BA"/>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9969BA"/>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9969BA"/>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9969BA"/>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customStyle="1" w:styleId="Gemiddeldraster21">
    <w:name w:val="Gemiddeld raster 21"/>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customStyle="1" w:styleId="Gemiddeldraster31">
    <w:name w:val="Gemiddeld raster 31"/>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customStyle="1" w:styleId="Gemiddeldearcering11">
    <w:name w:val="Gemiddelde arcering 11"/>
    <w:basedOn w:val="Standaardtabel"/>
    <w:uiPriority w:val="63"/>
    <w:rsid w:val="009969BA"/>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customStyle="1" w:styleId="Gemiddeldearcering1-accent11">
    <w:name w:val="Gemiddelde arcering 1 - accent 11"/>
    <w:basedOn w:val="Standaardtabel"/>
    <w:uiPriority w:val="63"/>
    <w:rsid w:val="009969BA"/>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9969BA"/>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9969BA"/>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9969BA"/>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9969BA"/>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9969BA"/>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customStyle="1" w:styleId="Gemiddeldearcering21">
    <w:name w:val="Gemiddelde arcering 21"/>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customStyle="1" w:styleId="Gemiddeldearcering2-accent11">
    <w:name w:val="Gemiddelde arcering 2 - accent 11"/>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customStyle="1" w:styleId="Gemiddeldelijst11">
    <w:name w:val="Gemiddelde lijst 11"/>
    <w:basedOn w:val="Standaardtabel"/>
    <w:uiPriority w:val="65"/>
    <w:rsid w:val="009969BA"/>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customStyle="1" w:styleId="Gemiddeldelijst1-accent11">
    <w:name w:val="Gemiddelde lijst 1 - accent 11"/>
    <w:basedOn w:val="Standaardtabel"/>
    <w:uiPriority w:val="65"/>
    <w:rsid w:val="009969BA"/>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9969BA"/>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9969BA"/>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9969BA"/>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9969BA"/>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9969BA"/>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customStyle="1" w:styleId="Gemiddeldelijst21">
    <w:name w:val="Gemiddelde lijst 21"/>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9969BA"/>
    <w:pPr>
      <w:spacing w:line="240" w:lineRule="auto"/>
    </w:pPr>
    <w:rPr>
      <w:rFonts w:ascii="Consolas" w:hAnsi="Consolas"/>
    </w:rPr>
  </w:style>
  <w:style w:type="character" w:customStyle="1" w:styleId="HTML-voorafopgemaaktChar">
    <w:name w:val="HTML - vooraf opgemaakt Char"/>
    <w:basedOn w:val="Standaardalinea-lettertype"/>
    <w:link w:val="HTML-voorafopgemaakt"/>
    <w:rsid w:val="009969BA"/>
    <w:rPr>
      <w:rFonts w:ascii="Consolas" w:hAnsi="Consolas"/>
    </w:rPr>
  </w:style>
  <w:style w:type="character" w:styleId="HTMLCode">
    <w:name w:val="HTML Code"/>
    <w:basedOn w:val="Standaardalinea-lettertype"/>
    <w:rsid w:val="009969BA"/>
    <w:rPr>
      <w:rFonts w:ascii="Consolas" w:hAnsi="Consolas"/>
      <w:sz w:val="20"/>
      <w:szCs w:val="20"/>
      <w:lang w:val="nl-NL"/>
    </w:rPr>
  </w:style>
  <w:style w:type="character" w:styleId="HTMLDefinition">
    <w:name w:val="HTML Definition"/>
    <w:basedOn w:val="Standaardalinea-lettertype"/>
    <w:rsid w:val="009969BA"/>
    <w:rPr>
      <w:i/>
      <w:iCs/>
      <w:lang w:val="nl-NL"/>
    </w:rPr>
  </w:style>
  <w:style w:type="character" w:styleId="HTMLVariable">
    <w:name w:val="HTML Variable"/>
    <w:basedOn w:val="Standaardalinea-lettertype"/>
    <w:rsid w:val="009969BA"/>
    <w:rPr>
      <w:i/>
      <w:iCs/>
      <w:lang w:val="nl-NL"/>
    </w:rPr>
  </w:style>
  <w:style w:type="character" w:styleId="HTML-acroniem">
    <w:name w:val="HTML Acronym"/>
    <w:basedOn w:val="Standaardalinea-lettertype"/>
    <w:rsid w:val="009969BA"/>
    <w:rPr>
      <w:lang w:val="nl-NL"/>
    </w:rPr>
  </w:style>
  <w:style w:type="paragraph" w:styleId="HTML-adres">
    <w:name w:val="HTML Address"/>
    <w:basedOn w:val="Standaard"/>
    <w:link w:val="HTML-adresChar"/>
    <w:rsid w:val="009969BA"/>
    <w:pPr>
      <w:spacing w:line="240" w:lineRule="auto"/>
    </w:pPr>
    <w:rPr>
      <w:i/>
      <w:iCs/>
    </w:rPr>
  </w:style>
  <w:style w:type="character" w:customStyle="1" w:styleId="HTML-adresChar">
    <w:name w:val="HTML-adres Char"/>
    <w:basedOn w:val="Standaardalinea-lettertype"/>
    <w:link w:val="HTML-adres"/>
    <w:rsid w:val="009969BA"/>
    <w:rPr>
      <w:rFonts w:ascii="Arial" w:hAnsi="Arial"/>
      <w:i/>
      <w:iCs/>
    </w:rPr>
  </w:style>
  <w:style w:type="character" w:styleId="HTML-citaat">
    <w:name w:val="HTML Cite"/>
    <w:basedOn w:val="Standaardalinea-lettertype"/>
    <w:rsid w:val="009969BA"/>
    <w:rPr>
      <w:i/>
      <w:iCs/>
      <w:lang w:val="nl-NL"/>
    </w:rPr>
  </w:style>
  <w:style w:type="character" w:styleId="HTML-schrijfmachine">
    <w:name w:val="HTML Typewriter"/>
    <w:basedOn w:val="Standaardalinea-lettertype"/>
    <w:rsid w:val="009969BA"/>
    <w:rPr>
      <w:rFonts w:ascii="Consolas" w:hAnsi="Consolas"/>
      <w:sz w:val="20"/>
      <w:szCs w:val="20"/>
      <w:lang w:val="nl-NL"/>
    </w:rPr>
  </w:style>
  <w:style w:type="character" w:styleId="HTML-toetsenbord">
    <w:name w:val="HTML Keyboard"/>
    <w:basedOn w:val="Standaardalinea-lettertype"/>
    <w:rsid w:val="009969BA"/>
    <w:rPr>
      <w:rFonts w:ascii="Consolas" w:hAnsi="Consolas"/>
      <w:sz w:val="20"/>
      <w:szCs w:val="20"/>
      <w:lang w:val="nl-NL"/>
    </w:rPr>
  </w:style>
  <w:style w:type="character" w:styleId="HTML-voorbeeld">
    <w:name w:val="HTML Sample"/>
    <w:basedOn w:val="Standaardalinea-lettertype"/>
    <w:rsid w:val="009969BA"/>
    <w:rPr>
      <w:rFonts w:ascii="Consolas" w:hAnsi="Consolas"/>
      <w:sz w:val="24"/>
      <w:szCs w:val="24"/>
      <w:lang w:val="nl-NL"/>
    </w:rPr>
  </w:style>
  <w:style w:type="character" w:styleId="Intensievebenadrukking">
    <w:name w:val="Intense Emphasis"/>
    <w:basedOn w:val="Standaardalinea-lettertype"/>
    <w:uiPriority w:val="21"/>
    <w:qFormat/>
    <w:rsid w:val="009969BA"/>
    <w:rPr>
      <w:b/>
      <w:bCs/>
      <w:i/>
      <w:iCs/>
      <w:color w:val="E8DD11" w:themeColor="accent1"/>
      <w:lang w:val="nl-NL"/>
    </w:rPr>
  </w:style>
  <w:style w:type="character" w:styleId="Intensieveverwijzing">
    <w:name w:val="Intense Reference"/>
    <w:basedOn w:val="Standaardalinea-lettertype"/>
    <w:uiPriority w:val="32"/>
    <w:qFormat/>
    <w:rsid w:val="009969BA"/>
    <w:rPr>
      <w:b/>
      <w:bCs/>
      <w:smallCaps/>
      <w:color w:val="4FC6DF" w:themeColor="accent2"/>
      <w:spacing w:val="5"/>
      <w:u w:val="single"/>
      <w:lang w:val="nl-NL"/>
    </w:rPr>
  </w:style>
  <w:style w:type="table" w:styleId="Klassieketabel1">
    <w:name w:val="Table Classic 1"/>
    <w:basedOn w:val="Standaardtabel"/>
    <w:rsid w:val="009969BA"/>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9969BA"/>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9969BA"/>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9969BA"/>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raster1">
    <w:name w:val="Kleurrijk raster1"/>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customStyle="1" w:styleId="Kleurrijkearcering1">
    <w:name w:val="Kleurrijke arcering1"/>
    <w:basedOn w:val="Standaardtabel"/>
    <w:uiPriority w:val="71"/>
    <w:rsid w:val="009969BA"/>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9969BA"/>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9969BA"/>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9969BA"/>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9969BA"/>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9969BA"/>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9969BA"/>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customStyle="1" w:styleId="Kleurrijkelijst1">
    <w:name w:val="Kleurrijke lijst1"/>
    <w:basedOn w:val="Standaardtabel"/>
    <w:uiPriority w:val="72"/>
    <w:rsid w:val="009969BA"/>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9969BA"/>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9969BA"/>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9969BA"/>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9969BA"/>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9969BA"/>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9969BA"/>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9969BA"/>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9969BA"/>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9969BA"/>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semiHidden/>
    <w:unhideWhenUsed/>
    <w:qFormat/>
    <w:rsid w:val="009969BA"/>
    <w:pPr>
      <w:keepLines/>
      <w:numPr>
        <w:numId w:val="0"/>
      </w:numPr>
      <w:spacing w:before="480" w:after="0" w:line="240" w:lineRule="atLeast"/>
      <w:outlineLvl w:val="9"/>
    </w:pPr>
    <w:rPr>
      <w:rFonts w:asciiTheme="majorHAnsi" w:eastAsiaTheme="majorEastAsia" w:hAnsiTheme="majorHAnsi" w:cstheme="majorBidi"/>
      <w:bCs/>
      <w:color w:val="ADA40C" w:themeColor="accent1" w:themeShade="BF"/>
      <w:kern w:val="0"/>
      <w:sz w:val="28"/>
      <w:szCs w:val="28"/>
    </w:rPr>
  </w:style>
  <w:style w:type="table" w:customStyle="1" w:styleId="Lichtraster1">
    <w:name w:val="Licht raster1"/>
    <w:basedOn w:val="Standaardtabel"/>
    <w:uiPriority w:val="62"/>
    <w:rsid w:val="009969BA"/>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customStyle="1" w:styleId="Lichtraster-accent11">
    <w:name w:val="Licht raster - accent 11"/>
    <w:basedOn w:val="Standaardtabel"/>
    <w:uiPriority w:val="62"/>
    <w:rsid w:val="009969BA"/>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9969BA"/>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9969BA"/>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9969BA"/>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9969BA"/>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9969BA"/>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customStyle="1" w:styleId="Lichtearcering1">
    <w:name w:val="Lichte arcering1"/>
    <w:basedOn w:val="Standaardtabel"/>
    <w:uiPriority w:val="60"/>
    <w:rsid w:val="009969BA"/>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customStyle="1" w:styleId="Lichtearcering-accent11">
    <w:name w:val="Lichte arcering - accent 11"/>
    <w:basedOn w:val="Standaardtabel"/>
    <w:uiPriority w:val="60"/>
    <w:rsid w:val="009969BA"/>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9969BA"/>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9969BA"/>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9969BA"/>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9969BA"/>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9969BA"/>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customStyle="1" w:styleId="Lichtelijst1">
    <w:name w:val="Lichte lijst1"/>
    <w:basedOn w:val="Standaardtabel"/>
    <w:uiPriority w:val="61"/>
    <w:rsid w:val="009969BA"/>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customStyle="1" w:styleId="Lichtelijst-accent11">
    <w:name w:val="Lichte lijst - accent 11"/>
    <w:basedOn w:val="Standaardtabel"/>
    <w:uiPriority w:val="61"/>
    <w:rsid w:val="009969BA"/>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9969BA"/>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9969BA"/>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9969BA"/>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9969BA"/>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9969BA"/>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Lijstalinea">
    <w:name w:val="List Paragraph"/>
    <w:basedOn w:val="Standaard"/>
    <w:uiPriority w:val="34"/>
    <w:qFormat/>
    <w:rsid w:val="009969BA"/>
    <w:pPr>
      <w:ind w:left="720"/>
      <w:contextualSpacing/>
    </w:pPr>
  </w:style>
  <w:style w:type="paragraph" w:styleId="Normaalweb">
    <w:name w:val="Normal (Web)"/>
    <w:basedOn w:val="Standaard"/>
    <w:rsid w:val="009969BA"/>
    <w:rPr>
      <w:rFonts w:ascii="Times New Roman" w:hAnsi="Times New Roman"/>
      <w:sz w:val="24"/>
      <w:szCs w:val="24"/>
    </w:rPr>
  </w:style>
  <w:style w:type="paragraph" w:styleId="Onderwerpvanopmerking">
    <w:name w:val="annotation subject"/>
    <w:basedOn w:val="Tekstopmerking"/>
    <w:next w:val="Tekstopmerking"/>
    <w:link w:val="OnderwerpvanopmerkingChar"/>
    <w:rsid w:val="009969BA"/>
    <w:pPr>
      <w:spacing w:line="240" w:lineRule="auto"/>
    </w:pPr>
    <w:rPr>
      <w:b/>
      <w:bCs/>
    </w:rPr>
  </w:style>
  <w:style w:type="character" w:customStyle="1" w:styleId="TekstopmerkingChar">
    <w:name w:val="Tekst opmerking Char"/>
    <w:basedOn w:val="Standaardalinea-lettertype"/>
    <w:link w:val="Tekstopmerking"/>
    <w:semiHidden/>
    <w:rsid w:val="009969BA"/>
    <w:rPr>
      <w:rFonts w:ascii="Arial" w:hAnsi="Arial"/>
    </w:rPr>
  </w:style>
  <w:style w:type="character" w:customStyle="1" w:styleId="OnderwerpvanopmerkingChar">
    <w:name w:val="Onderwerp van opmerking Char"/>
    <w:basedOn w:val="TekstopmerkingChar"/>
    <w:link w:val="Onderwerpvanopmerking"/>
    <w:rsid w:val="009969BA"/>
    <w:rPr>
      <w:rFonts w:ascii="Arial" w:hAnsi="Arial"/>
    </w:rPr>
  </w:style>
  <w:style w:type="table" w:styleId="Professioneletabel">
    <w:name w:val="Table Professional"/>
    <w:basedOn w:val="Standaardtabel"/>
    <w:rsid w:val="009969B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9969BA"/>
    <w:rPr>
      <w:i/>
      <w:iCs/>
      <w:color w:val="BFBFBF" w:themeColor="text1" w:themeTint="7F"/>
    </w:rPr>
  </w:style>
  <w:style w:type="character" w:styleId="Subtieleverwijzing">
    <w:name w:val="Subtle Reference"/>
    <w:basedOn w:val="Standaardalinea-lettertype"/>
    <w:uiPriority w:val="31"/>
    <w:qFormat/>
    <w:rsid w:val="009969BA"/>
    <w:rPr>
      <w:smallCaps/>
      <w:color w:val="4FC6DF" w:themeColor="accent2"/>
      <w:u w:val="single"/>
    </w:rPr>
  </w:style>
  <w:style w:type="table" w:styleId="Tabelkolommen1">
    <w:name w:val="Table Columns 1"/>
    <w:basedOn w:val="Standaardtabel"/>
    <w:rsid w:val="009969BA"/>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9969BA"/>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9969BA"/>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9969BA"/>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9969BA"/>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9969BA"/>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9969BA"/>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9969BA"/>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9969B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9969B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9969BA"/>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9969BA"/>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9969BA"/>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uiPriority w:val="59"/>
    <w:rsid w:val="009969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9969B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9969BA"/>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9969BA"/>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9969BA"/>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9969B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9969BA"/>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9969BA"/>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9969BA"/>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9969B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969BA"/>
    <w:rPr>
      <w:color w:val="808080"/>
    </w:rPr>
  </w:style>
  <w:style w:type="character" w:styleId="Titelvanboek">
    <w:name w:val="Book Title"/>
    <w:basedOn w:val="Standaardalinea-lettertype"/>
    <w:uiPriority w:val="33"/>
    <w:qFormat/>
    <w:rsid w:val="009969BA"/>
    <w:rPr>
      <w:b/>
      <w:bCs/>
      <w:smallCaps/>
      <w:spacing w:val="5"/>
    </w:rPr>
  </w:style>
  <w:style w:type="table" w:styleId="Verfijndetabel1">
    <w:name w:val="Table Subtle 1"/>
    <w:basedOn w:val="Standaardtabel"/>
    <w:rsid w:val="009969BA"/>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9969BA"/>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9969BA"/>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9969BA"/>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9969BA"/>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KoptekstChar">
    <w:name w:val="Koptekst Char"/>
    <w:basedOn w:val="Standaardalinea-lettertype"/>
    <w:link w:val="Koptekst"/>
    <w:rsid w:val="009969BA"/>
    <w:rPr>
      <w:rFonts w:ascii="Arial" w:hAnsi="Arial"/>
    </w:rPr>
  </w:style>
  <w:style w:type="character" w:customStyle="1" w:styleId="Kop3Char">
    <w:name w:val="Kop 3 Char"/>
    <w:basedOn w:val="Standaardalinea-lettertype"/>
    <w:link w:val="Kop3"/>
    <w:rsid w:val="00FD07F0"/>
    <w:rPr>
      <w:rFonts w:ascii="Arial" w:hAnsi="Arial"/>
      <w:b/>
    </w:rPr>
  </w:style>
  <w:style w:type="character" w:customStyle="1" w:styleId="VoettekstChar">
    <w:name w:val="Voettekst Char"/>
    <w:basedOn w:val="Standaardalinea-lettertype"/>
    <w:link w:val="Voettekst"/>
    <w:locked/>
    <w:rsid w:val="00FE3D20"/>
    <w:rPr>
      <w:rFonts w:ascii="Arial" w:hAnsi="Arial"/>
    </w:rPr>
  </w:style>
  <w:style w:type="character" w:customStyle="1" w:styleId="normaltextrun">
    <w:name w:val="normaltextrun"/>
    <w:basedOn w:val="Standaardalinea-lettertype"/>
    <w:rsid w:val="00D71708"/>
  </w:style>
  <w:style w:type="character" w:customStyle="1" w:styleId="spellingerror">
    <w:name w:val="spellingerror"/>
    <w:basedOn w:val="Standaardalinea-lettertype"/>
    <w:rsid w:val="00D71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920809">
      <w:bodyDiv w:val="1"/>
      <w:marLeft w:val="0"/>
      <w:marRight w:val="0"/>
      <w:marTop w:val="0"/>
      <w:marBottom w:val="0"/>
      <w:divBdr>
        <w:top w:val="none" w:sz="0" w:space="0" w:color="auto"/>
        <w:left w:val="none" w:sz="0" w:space="0" w:color="auto"/>
        <w:bottom w:val="none" w:sz="0" w:space="0" w:color="auto"/>
        <w:right w:val="none" w:sz="0" w:space="0" w:color="auto"/>
      </w:divBdr>
    </w:div>
    <w:div w:id="100351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14" Type="http://schemas.openxmlformats.org/officeDocument/2006/relationships/header" Target="header1.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Coreware\Correspondence%20Files\Templates\Rapport.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_dlc_DocId xmlns="feef5865-a982-42aa-8640-9d4286765ef6">JQHTPC7TP3F3-585339997-16</_dlc_DocId>
    <_dlc_DocIdUrl xmlns="feef5865-a982-42aa-8640-9d4286765ef6">
      <Url>https://prorailbv.sharepoint.com/teams/BTONrijdraaddikte-meetsysteem/_layouts/15/DocIdRedir.aspx?ID=JQHTPC7TP3F3-585339997-16</Url>
      <Description>JQHTPC7TP3F3-585339997-16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2a34957-f4c5-4396-b3a3-e9c9104dfe78" ContentTypeId="0x010100C0B9283FC7311C488917E5A9876B01FD02"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39E512531350504F8E85FB3EB68B2A05" ma:contentTypeVersion="2" ma:contentTypeDescription="Een nieuw document maken." ma:contentTypeScope="" ma:versionID="268a087e98644557191bbeb304b4c334">
  <xsd:schema xmlns:xsd="http://www.w3.org/2001/XMLSchema" xmlns:xs="http://www.w3.org/2001/XMLSchema" xmlns:p="http://schemas.microsoft.com/office/2006/metadata/properties" xmlns:ns2="feef5865-a982-42aa-8640-9d4286765ef6" xmlns:ns3="48c788c7-b846-4b7e-8c71-3a1b53f1712d" targetNamespace="http://schemas.microsoft.com/office/2006/metadata/properties" ma:root="true" ma:fieldsID="c6b40689553d8f582a082fdf9c7fb544" ns2:_="" ns3:_="">
    <xsd:import namespace="feef5865-a982-42aa-8640-9d4286765ef6"/>
    <xsd:import namespace="48c788c7-b846-4b7e-8c71-3a1b53f1712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c788c7-b846-4b7e-8c71-3a1b53f1712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1A57B-1363-48A9-9471-9EEE57DBF521}">
  <ds:schemaRefs>
    <ds:schemaRef ds:uri="http://schemas.microsoft.com/office/2006/metadata/properties"/>
    <ds:schemaRef ds:uri="feef5865-a982-42aa-8640-9d4286765ef6"/>
    <ds:schemaRef ds:uri="http://schemas.microsoft.com/office/infopath/2007/PartnerControls"/>
  </ds:schemaRefs>
</ds:datastoreItem>
</file>

<file path=customXml/itemProps2.xml><?xml version="1.0" encoding="utf-8"?>
<ds:datastoreItem xmlns:ds="http://schemas.openxmlformats.org/officeDocument/2006/customXml" ds:itemID="{A1AF5F8C-A520-4875-83C2-D0ED0FD909BD}">
  <ds:schemaRefs>
    <ds:schemaRef ds:uri="http://schemas.microsoft.com/sharepoint/v3/contenttype/forms"/>
  </ds:schemaRefs>
</ds:datastoreItem>
</file>

<file path=customXml/itemProps3.xml><?xml version="1.0" encoding="utf-8"?>
<ds:datastoreItem xmlns:ds="http://schemas.openxmlformats.org/officeDocument/2006/customXml" ds:itemID="{BCA83DEC-1962-4C17-9F8B-F32903C660AA}">
  <ds:schemaRefs>
    <ds:schemaRef ds:uri="http://schemas.microsoft.com/sharepoint/events"/>
  </ds:schemaRefs>
</ds:datastoreItem>
</file>

<file path=customXml/itemProps4.xml><?xml version="1.0" encoding="utf-8"?>
<ds:datastoreItem xmlns:ds="http://schemas.openxmlformats.org/officeDocument/2006/customXml" ds:itemID="{3AD9531A-675A-459C-8277-79343A29368B}">
  <ds:schemaRefs>
    <ds:schemaRef ds:uri="Microsoft.SharePoint.Taxonomy.ContentTypeSync"/>
  </ds:schemaRefs>
</ds:datastoreItem>
</file>

<file path=customXml/itemProps5.xml><?xml version="1.0" encoding="utf-8"?>
<ds:datastoreItem xmlns:ds="http://schemas.openxmlformats.org/officeDocument/2006/customXml" ds:itemID="{327E421F-CB9D-4BDA-91C6-957BCD920258}"/>
</file>

<file path=customXml/itemProps6.xml><?xml version="1.0" encoding="utf-8"?>
<ds:datastoreItem xmlns:ds="http://schemas.openxmlformats.org/officeDocument/2006/customXml" ds:itemID="{CC5F45C7-F7B0-4BBB-B8D5-8740DDD22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5</Pages>
  <Words>771</Words>
  <Characters>4242</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TN109672 Annex 4 Specificatie levering - Bovenleidingsbeeld v8.0</vt:lpstr>
    </vt:vector>
  </TitlesOfParts>
  <Company>ProRail</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TN109672 Annex 4 Specificatie levering - Bovenleidingsbeeld v8.0</dc:title>
  <dc:subject>Huisstijl</dc:subject>
  <dc:creator>Restyle Groep Nederland</dc:creator>
  <cp:keywords>Bovenleiding; specificatie</cp:keywords>
  <dc:description>Versie 2.8</dc:description>
  <cp:lastModifiedBy>Lenssen, T. (Tim)</cp:lastModifiedBy>
  <cp:revision>2</cp:revision>
  <cp:lastPrinted>2019-12-02T20:08:00Z</cp:lastPrinted>
  <dcterms:created xsi:type="dcterms:W3CDTF">2021-01-07T15:05:00Z</dcterms:created>
  <dcterms:modified xsi:type="dcterms:W3CDTF">2021-01-07T15:05:00Z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title">
    <vt:lpwstr>Branch Breed Monitoring Systeem</vt:lpwstr>
  </property>
  <property fmtid="{D5CDD505-2E9C-101B-9397-08002B2CF9AE}" pid="3" name="cw_subtitle">
    <vt:lpwstr>Specificatie meetdataset: spoorgeometrie</vt:lpwstr>
  </property>
  <property fmtid="{D5CDD505-2E9C-101B-9397-08002B2CF9AE}" pid="4" name="cw_from">
    <vt:lpwstr/>
  </property>
  <property fmtid="{D5CDD505-2E9C-101B-9397-08002B2CF9AE}" pid="5" name="cw_version">
    <vt:lpwstr/>
  </property>
  <property fmtid="{D5CDD505-2E9C-101B-9397-08002B2CF9AE}" pid="6" name="cw_reference">
    <vt:lpwstr/>
  </property>
  <property fmtid="{D5CDD505-2E9C-101B-9397-08002B2CF9AE}" pid="7" name="cw_status">
    <vt:lpwstr>concept</vt:lpwstr>
  </property>
  <property fmtid="{D5CDD505-2E9C-101B-9397-08002B2CF9AE}" pid="8" name="cw_documentnumber">
    <vt:lpwstr/>
  </property>
  <property fmtid="{D5CDD505-2E9C-101B-9397-08002B2CF9AE}" pid="9" name="cw_versiondate">
    <vt:lpwstr/>
  </property>
  <property fmtid="{D5CDD505-2E9C-101B-9397-08002B2CF9AE}" pid="10" name="cw_projectmanager">
    <vt:lpwstr/>
  </property>
  <property fmtid="{D5CDD505-2E9C-101B-9397-08002B2CF9AE}" pid="11" name="cw_distribution">
    <vt:lpwstr/>
  </property>
  <property fmtid="{D5CDD505-2E9C-101B-9397-08002B2CF9AE}" pid="12" name="cw_classification">
    <vt:lpwstr>Publiek</vt:lpwstr>
  </property>
  <property fmtid="{D5CDD505-2E9C-101B-9397-08002B2CF9AE}" pid="13" name="cw_authorindex">
    <vt:lpwstr>Maaike Geurts</vt:lpwstr>
  </property>
  <property fmtid="{D5CDD505-2E9C-101B-9397-08002B2CF9AE}" pid="14" name="cw_authorfullname">
    <vt:lpwstr>Maaike Geurts</vt:lpwstr>
  </property>
  <property fmtid="{D5CDD505-2E9C-101B-9397-08002B2CF9AE}" pid="15" name="cw_authoremail">
    <vt:lpwstr>maaike.geurts@prorail.nl</vt:lpwstr>
  </property>
  <property fmtid="{D5CDD505-2E9C-101B-9397-08002B2CF9AE}" pid="16" name="cw_date">
    <vt:lpwstr>11 juli 2011</vt:lpwstr>
  </property>
  <property fmtid="{D5CDD505-2E9C-101B-9397-08002B2CF9AE}" pid="17" name="cw_locationindex">
    <vt:lpwstr>De Inktpot</vt:lpwstr>
  </property>
  <property fmtid="{D5CDD505-2E9C-101B-9397-08002B2CF9AE}" pid="18" name="cw_locationname">
    <vt:lpwstr>De Inktpot</vt:lpwstr>
  </property>
  <property fmtid="{D5CDD505-2E9C-101B-9397-08002B2CF9AE}" pid="19" name="cw_departmentindex">
    <vt:lpwstr>IM RC, II, ID, M</vt:lpwstr>
  </property>
  <property fmtid="{D5CDD505-2E9C-101B-9397-08002B2CF9AE}" pid="20" name="cw_departmentname">
    <vt:lpwstr>Regio Centraal, Infra-informatie, Infra-datacenter, Monitoring</vt:lpwstr>
  </property>
  <property fmtid="{D5CDD505-2E9C-101B-9397-08002B2CF9AE}" pid="21" name="cw_buname">
    <vt:lpwstr>Inframanagement</vt:lpwstr>
  </property>
  <property fmtid="{D5CDD505-2E9C-101B-9397-08002B2CF9AE}" pid="22" name="cw_documenttype">
    <vt:lpwstr>Rapport</vt:lpwstr>
  </property>
  <property fmtid="{D5CDD505-2E9C-101B-9397-08002B2CF9AE}" pid="23" name="ContentTypeId">
    <vt:lpwstr>0x01010039E512531350504F8E85FB3EB68B2A05</vt:lpwstr>
  </property>
  <property fmtid="{D5CDD505-2E9C-101B-9397-08002B2CF9AE}" pid="24" name="_dlc_DocId">
    <vt:lpwstr>VP20160038-79730571-732</vt:lpwstr>
  </property>
  <property fmtid="{D5CDD505-2E9C-101B-9397-08002B2CF9AE}" pid="25" name="_dlc_DocIdItemGuid">
    <vt:lpwstr>c9307808-e8e0-43bd-ad92-5c846f5b41b6</vt:lpwstr>
  </property>
  <property fmtid="{D5CDD505-2E9C-101B-9397-08002B2CF9AE}" pid="26" name="_dlc_DocIdUrl">
    <vt:lpwstr>https://prorailbv.sharepoint.com/teams/VP2016_0038/_layouts/15/DocIdRedir.aspx?ID=VP20160038-79730571-732, VP20160038-79730571-732</vt:lpwstr>
  </property>
  <property fmtid="{D5CDD505-2E9C-101B-9397-08002B2CF9AE}" pid="27" name="_dlc_policyId">
    <vt:lpwstr/>
  </property>
  <property fmtid="{D5CDD505-2E9C-101B-9397-08002B2CF9AE}" pid="28" name="ItemRetentionFormula">
    <vt:lpwstr/>
  </property>
  <property fmtid="{D5CDD505-2E9C-101B-9397-08002B2CF9AE}" pid="29" name="TaxKeyword">
    <vt:lpwstr>104;#Bovenleiding|9b689ec9-1b17-42fe-81e4-9d31f307403c;#124;#specificatie|15020de9-4adb-4dc8-8865-76d89407efd4</vt:lpwstr>
  </property>
  <property fmtid="{D5CDD505-2E9C-101B-9397-08002B2CF9AE}" pid="30" name="pfc1de68b0bc4286a25a1f006370b9c9">
    <vt:lpwstr/>
  </property>
  <property fmtid="{D5CDD505-2E9C-101B-9397-08002B2CF9AE}" pid="31" name="Type document">
    <vt:lpwstr/>
  </property>
  <property fmtid="{D5CDD505-2E9C-101B-9397-08002B2CF9AE}" pid="32" name="Verantwoordelijke afdeling">
    <vt:lpwstr/>
  </property>
  <property fmtid="{D5CDD505-2E9C-101B-9397-08002B2CF9AE}" pid="33" name="Documentstatus">
    <vt:lpwstr>3;#Concept|b56e2604-821a-409c-9774-7587ed426a31</vt:lpwstr>
  </property>
  <property fmtid="{D5CDD505-2E9C-101B-9397-08002B2CF9AE}" pid="34" name="Vertrouwelijkheid">
    <vt:lpwstr>2;#Intern|8a639747-e233-49a8-819f-e74cd9528f9e</vt:lpwstr>
  </property>
  <property fmtid="{D5CDD505-2E9C-101B-9397-08002B2CF9AE}" pid="35" name="_docset_NoMedatataSyncRequired">
    <vt:lpwstr>False</vt:lpwstr>
  </property>
</Properties>
</file>